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560AA1B" w:rsidR="00C00E40" w:rsidRDefault="00C00E40" w:rsidP="00C00E40">
      <w:pPr>
        <w:pStyle w:val="Header"/>
        <w:rPr>
          <w:rFonts w:cs="Arial"/>
          <w:sz w:val="24"/>
          <w:szCs w:val="24"/>
          <w:lang w:val="de-DE"/>
        </w:rPr>
      </w:pPr>
      <w:bookmarkStart w:id="0" w:name="_GoBack"/>
      <w:bookmarkEnd w:id="0"/>
      <w:r>
        <w:rPr>
          <w:rFonts w:cs="Arial"/>
          <w:sz w:val="24"/>
          <w:szCs w:val="24"/>
          <w:lang w:val="de-DE"/>
        </w:rPr>
        <w:t xml:space="preserve">3GPP </w:t>
      </w:r>
      <w:bookmarkStart w:id="1"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D57F95">
        <w:rPr>
          <w:rFonts w:cs="Arial"/>
          <w:sz w:val="24"/>
          <w:szCs w:val="24"/>
          <w:lang w:val="de-DE"/>
        </w:rPr>
        <w:t>5</w:t>
      </w:r>
      <w:r w:rsidR="00FA5000">
        <w:rPr>
          <w:rFonts w:cs="Arial"/>
          <w:sz w:val="24"/>
          <w:szCs w:val="24"/>
          <w:lang w:val="de-DE"/>
        </w:rPr>
        <w:t>-e</w:t>
      </w:r>
      <w:r w:rsidR="00D57F95">
        <w:rPr>
          <w:rFonts w:cs="Arial"/>
          <w:sz w:val="24"/>
          <w:szCs w:val="24"/>
          <w:lang w:val="de-DE"/>
        </w:rPr>
        <w:t xml:space="preserve">    </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D57F95">
        <w:rPr>
          <w:rFonts w:cs="Arial"/>
          <w:sz w:val="24"/>
          <w:szCs w:val="24"/>
          <w:lang w:val="de-DE"/>
        </w:rPr>
        <w:t xml:space="preserve">           </w:t>
      </w:r>
      <w:r w:rsidR="00BD20CB" w:rsidRPr="003968C5">
        <w:rPr>
          <w:noProof w:val="0"/>
          <w:sz w:val="24"/>
        </w:rPr>
        <w:t>R4-</w:t>
      </w:r>
      <w:r w:rsidR="00C73804">
        <w:rPr>
          <w:noProof w:val="0"/>
          <w:sz w:val="24"/>
        </w:rPr>
        <w:t>2006820</w:t>
      </w:r>
    </w:p>
    <w:bookmarkEnd w:id="1"/>
    <w:p w14:paraId="0DED7F9A" w14:textId="47A1E24F" w:rsidR="00A25942" w:rsidRDefault="00FA5000" w:rsidP="00A25942">
      <w:pPr>
        <w:pStyle w:val="Header"/>
        <w:rPr>
          <w:rFonts w:cs="Arial"/>
          <w:sz w:val="24"/>
          <w:szCs w:val="24"/>
          <w:lang w:val="de-DE"/>
        </w:rPr>
      </w:pPr>
      <w:r>
        <w:rPr>
          <w:rFonts w:cs="Arial"/>
          <w:sz w:val="24"/>
          <w:szCs w:val="24"/>
          <w:lang w:val="de-DE"/>
        </w:rPr>
        <w:t>2</w:t>
      </w:r>
      <w:r w:rsidR="00D57F95">
        <w:rPr>
          <w:rFonts w:cs="Arial"/>
          <w:sz w:val="24"/>
          <w:szCs w:val="24"/>
          <w:lang w:val="de-DE"/>
        </w:rPr>
        <w:t>5</w:t>
      </w:r>
      <w:r>
        <w:rPr>
          <w:rFonts w:cs="Arial"/>
          <w:sz w:val="24"/>
          <w:szCs w:val="24"/>
          <w:lang w:val="de-DE"/>
        </w:rPr>
        <w:t>th</w:t>
      </w:r>
      <w:r w:rsidR="00D57F95">
        <w:rPr>
          <w:rFonts w:cs="Arial"/>
          <w:sz w:val="24"/>
          <w:szCs w:val="24"/>
          <w:lang w:val="de-DE"/>
        </w:rPr>
        <w:t xml:space="preserve"> May</w:t>
      </w:r>
      <w:r>
        <w:rPr>
          <w:rFonts w:cs="Arial"/>
          <w:sz w:val="24"/>
          <w:szCs w:val="24"/>
          <w:lang w:val="de-DE"/>
        </w:rPr>
        <w:t xml:space="preserve"> – </w:t>
      </w:r>
      <w:r w:rsidR="00D57F95">
        <w:rPr>
          <w:rFonts w:cs="Arial"/>
          <w:sz w:val="24"/>
          <w:szCs w:val="24"/>
          <w:lang w:val="de-DE"/>
        </w:rPr>
        <w:t>5</w:t>
      </w:r>
      <w:r w:rsidR="00DD3E40">
        <w:rPr>
          <w:rFonts w:cs="Arial"/>
          <w:sz w:val="24"/>
          <w:szCs w:val="24"/>
          <w:lang w:val="de-DE"/>
        </w:rPr>
        <w:t xml:space="preserve">th </w:t>
      </w:r>
      <w:r w:rsidR="00D57F95">
        <w:rPr>
          <w:rFonts w:cs="Arial"/>
          <w:sz w:val="24"/>
          <w:szCs w:val="24"/>
          <w:lang w:val="de-DE"/>
        </w:rPr>
        <w:t>June</w:t>
      </w:r>
      <w:r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3A8B487A"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7F95">
        <w:rPr>
          <w:rFonts w:ascii="Arial" w:hAnsi="Arial"/>
          <w:sz w:val="24"/>
          <w:lang w:val="en-US"/>
        </w:rPr>
        <w:t>TP on 5G V2X MPR_AMPR for S-SSB</w:t>
      </w:r>
      <w:r w:rsidR="005B1438">
        <w:rPr>
          <w:rFonts w:ascii="Arial" w:hAnsi="Arial"/>
          <w:sz w:val="24"/>
          <w:lang w:val="en-US"/>
        </w:rPr>
        <w:t xml:space="preserve"> transmission </w:t>
      </w:r>
    </w:p>
    <w:p w14:paraId="56BB70BC" w14:textId="643C859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61DB6">
        <w:rPr>
          <w:rFonts w:ascii="Arial" w:hAnsi="Arial"/>
          <w:sz w:val="24"/>
          <w:lang w:val="en-US"/>
        </w:rPr>
        <w:t>6.4.3.1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D5E212C" w14:textId="5D4878D5" w:rsidR="00A6559F" w:rsidRPr="00C03A9D" w:rsidRDefault="001B5D92" w:rsidP="0080445A">
      <w:pPr>
        <w:rPr>
          <w:strike/>
        </w:rPr>
      </w:pPr>
      <w:r>
        <w:rPr>
          <w:lang w:val="en-US"/>
        </w:rPr>
        <w:t xml:space="preserve">In </w:t>
      </w:r>
      <w:r w:rsidR="00FE4C85">
        <w:rPr>
          <w:lang w:val="en-US"/>
        </w:rPr>
        <w:t>RAN4-94e</w:t>
      </w:r>
      <w:r w:rsidR="00D57F95">
        <w:rPr>
          <w:lang w:val="en-US"/>
        </w:rPr>
        <w:t xml:space="preserve">-bis a WF </w:t>
      </w:r>
      <w:r w:rsidR="00C03A9D">
        <w:rPr>
          <w:lang w:val="en-US"/>
        </w:rPr>
        <w:t xml:space="preserve">was agreed </w:t>
      </w:r>
      <w:r w:rsidR="00D57F95">
        <w:rPr>
          <w:lang w:val="en-US"/>
        </w:rPr>
        <w:t xml:space="preserve">for capturing the MPR and AMPR requirements for S-SSB transmission [1]. </w:t>
      </w:r>
      <w:r w:rsidR="00C03A9D">
        <w:rPr>
          <w:lang w:val="en-US"/>
        </w:rPr>
        <w:t xml:space="preserve"> </w:t>
      </w:r>
      <w:r w:rsidR="00D57F95">
        <w:rPr>
          <w:lang w:val="en-US"/>
        </w:rPr>
        <w:t>Based on [1] the MPR and AMPR specification tables are presented below.</w:t>
      </w:r>
      <w:r>
        <w:t xml:space="preserve"> </w:t>
      </w:r>
    </w:p>
    <w:p w14:paraId="44BFCA6B" w14:textId="77777777" w:rsidR="00D57F95" w:rsidRDefault="001B5D92" w:rsidP="00D57F95">
      <w:pPr>
        <w:rPr>
          <w:rFonts w:eastAsia="Batang"/>
          <w:b/>
          <w:lang w:eastAsia="ko-KR"/>
        </w:rPr>
      </w:pPr>
      <w:r>
        <w:t xml:space="preserve"> </w:t>
      </w:r>
    </w:p>
    <w:p w14:paraId="0CC55666" w14:textId="65190855" w:rsidR="00D57F95" w:rsidRDefault="00D57F95" w:rsidP="00D57F95">
      <w:pPr>
        <w:rPr>
          <w:color w:val="0066FF"/>
        </w:rPr>
      </w:pPr>
      <w:r>
        <w:rPr>
          <w:color w:val="0066FF"/>
        </w:rPr>
        <w:t>*****************</w:t>
      </w:r>
      <w:r>
        <w:rPr>
          <w:color w:val="0066FF"/>
          <w:lang w:eastAsia="ko-KR"/>
        </w:rPr>
        <w:t>*</w:t>
      </w:r>
      <w:r>
        <w:rPr>
          <w:color w:val="0066FF"/>
        </w:rPr>
        <w:t xml:space="preserve"> Start of the TP</w:t>
      </w:r>
      <w:r>
        <w:rPr>
          <w:color w:val="0066FF"/>
          <w:lang w:eastAsia="ko-KR"/>
        </w:rPr>
        <w:t xml:space="preserve"> in clause 8.1.2.1 &amp; 8.1.3 of TR38.886</w:t>
      </w:r>
      <w:r>
        <w:rPr>
          <w:color w:val="0066FF"/>
        </w:rPr>
        <w:t xml:space="preserve"> ************************</w:t>
      </w:r>
    </w:p>
    <w:p w14:paraId="33FCC5C6" w14:textId="09D938A1" w:rsidR="00764CB8" w:rsidRDefault="00764CB8" w:rsidP="0080445A"/>
    <w:p w14:paraId="5445553F" w14:textId="77777777" w:rsidR="000B3371" w:rsidRPr="00235394" w:rsidRDefault="000B3371" w:rsidP="000B3371">
      <w:pPr>
        <w:pStyle w:val="Heading1"/>
        <w:numPr>
          <w:ilvl w:val="0"/>
          <w:numId w:val="0"/>
        </w:numPr>
        <w:ind w:left="432"/>
      </w:pPr>
      <w:bookmarkStart w:id="2" w:name="_Toc36034795"/>
      <w:bookmarkStart w:id="3" w:name="_Toc39485997"/>
      <w:r>
        <w:t>8</w:t>
      </w:r>
      <w:r w:rsidRPr="00235394">
        <w:tab/>
      </w:r>
      <w:r>
        <w:t>Transmitter characteristics</w:t>
      </w:r>
      <w:bookmarkEnd w:id="2"/>
      <w:bookmarkEnd w:id="3"/>
    </w:p>
    <w:p w14:paraId="02E43DDD" w14:textId="55F18B2B" w:rsidR="000B3371" w:rsidRDefault="000B3371" w:rsidP="000B3371">
      <w:pPr>
        <w:pStyle w:val="Heading2"/>
        <w:numPr>
          <w:ilvl w:val="0"/>
          <w:numId w:val="0"/>
        </w:numPr>
        <w:ind w:left="576"/>
      </w:pPr>
      <w:bookmarkStart w:id="4" w:name="_Toc36034796"/>
      <w:bookmarkStart w:id="5" w:name="_Toc39485998"/>
      <w:r>
        <w:t>8</w:t>
      </w:r>
      <w:r w:rsidRPr="00235394">
        <w:t>.1</w:t>
      </w:r>
      <w:r w:rsidRPr="00235394">
        <w:tab/>
      </w:r>
      <w:r>
        <w:t>NR V2X UE Tx requirements in FR1</w:t>
      </w:r>
      <w:bookmarkEnd w:id="4"/>
      <w:bookmarkEnd w:id="5"/>
    </w:p>
    <w:p w14:paraId="52C58436" w14:textId="733181B9" w:rsidR="000B3371" w:rsidRDefault="000B3371" w:rsidP="000B3371">
      <w:pPr>
        <w:pStyle w:val="Heading3"/>
        <w:numPr>
          <w:ilvl w:val="0"/>
          <w:numId w:val="0"/>
        </w:numPr>
        <w:overflowPunct w:val="0"/>
        <w:ind w:left="720"/>
        <w:textAlignment w:val="baseline"/>
        <w:rPr>
          <w:szCs w:val="28"/>
          <w:lang w:eastAsia="x-none"/>
        </w:rPr>
      </w:pPr>
      <w:bookmarkStart w:id="6" w:name="_Toc463997754"/>
      <w:bookmarkStart w:id="7" w:name="_Toc36034798"/>
      <w:bookmarkStart w:id="8" w:name="_Toc39486000"/>
      <w:r w:rsidRPr="007B101B">
        <w:rPr>
          <w:szCs w:val="28"/>
          <w:lang w:eastAsia="x-none"/>
        </w:rPr>
        <w:t>8.1.2</w:t>
      </w:r>
      <w:r w:rsidRPr="007B101B">
        <w:rPr>
          <w:szCs w:val="28"/>
          <w:lang w:eastAsia="x-none"/>
        </w:rPr>
        <w:tab/>
        <w:t xml:space="preserve">UE maximum output power </w:t>
      </w:r>
      <w:bookmarkEnd w:id="6"/>
      <w:r w:rsidRPr="007B101B">
        <w:rPr>
          <w:szCs w:val="28"/>
          <w:lang w:eastAsia="x-none"/>
        </w:rPr>
        <w:t>reduction</w:t>
      </w:r>
      <w:bookmarkEnd w:id="7"/>
      <w:bookmarkEnd w:id="8"/>
    </w:p>
    <w:p w14:paraId="3DB8F716" w14:textId="77777777" w:rsidR="000B3371" w:rsidRPr="00E052F6" w:rsidRDefault="000B3371" w:rsidP="000B3371">
      <w:pPr>
        <w:pStyle w:val="Heading4"/>
        <w:ind w:leftChars="200" w:left="1304"/>
      </w:pPr>
      <w:bookmarkStart w:id="9" w:name="OLE_LINK63"/>
      <w:bookmarkStart w:id="10" w:name="OLE_LINK62"/>
      <w:bookmarkStart w:id="11" w:name="_Toc36034799"/>
      <w:bookmarkStart w:id="12" w:name="_Toc39486001"/>
      <w:r w:rsidRPr="00E052F6">
        <w:rPr>
          <w:lang w:eastAsia="zh-CN"/>
        </w:rPr>
        <w:t>8.1.2.1</w:t>
      </w:r>
      <w:r w:rsidRPr="00E052F6">
        <w:rPr>
          <w:lang w:eastAsia="zh-CN"/>
        </w:rPr>
        <w:tab/>
      </w:r>
      <w:r w:rsidRPr="00E052F6">
        <w:t>MPR for Power class 3</w:t>
      </w:r>
      <w:r w:rsidRPr="00E052F6">
        <w:rPr>
          <w:lang w:eastAsia="zh-CN"/>
        </w:rPr>
        <w:t xml:space="preserve"> V2X UE</w:t>
      </w:r>
      <w:bookmarkEnd w:id="9"/>
      <w:bookmarkEnd w:id="10"/>
      <w:bookmarkEnd w:id="11"/>
      <w:bookmarkEnd w:id="12"/>
    </w:p>
    <w:p w14:paraId="1687D1E3" w14:textId="77777777" w:rsidR="00292327" w:rsidRPr="00E052F6" w:rsidRDefault="00292327" w:rsidP="00292327">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BatangChe" w:eastAsia="BatangChe" w:hAnsi="BatangChe" w:cs="BatangChe" w:hint="eastAsia"/>
          <w:lang w:val="en-US" w:eastAsia="ko-KR"/>
        </w:rPr>
        <w:t xml:space="preserve"> </w:t>
      </w:r>
      <w:r w:rsidRPr="00E052F6">
        <w:rPr>
          <w:lang w:val="en-US"/>
        </w:rPr>
        <w:t xml:space="preserve">in </w:t>
      </w:r>
      <w:r w:rsidRPr="00E052F6">
        <w:t>Table 8.1.2</w:t>
      </w:r>
      <w:r w:rsidRPr="00E052F6">
        <w:rPr>
          <w:rFonts w:eastAsia="Malgun Gothic" w:hint="eastAsia"/>
        </w:rPr>
        <w:t>.1</w:t>
      </w:r>
      <w:r w:rsidRPr="00E052F6">
        <w:t>-1</w:t>
      </w:r>
      <w:r w:rsidRPr="00E052F6">
        <w:rPr>
          <w:lang w:eastAsia="zh-CN"/>
        </w:rPr>
        <w:t xml:space="preserve"> for power class 3</w:t>
      </w:r>
      <w:r w:rsidRPr="00E052F6">
        <w:t>.</w:t>
      </w:r>
    </w:p>
    <w:p w14:paraId="738BA370" w14:textId="77777777" w:rsidR="00292327" w:rsidRDefault="00292327" w:rsidP="00292327">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sidRPr="00E052F6">
        <w:rPr>
          <w:rFonts w:eastAsia="SimSun" w:hint="eastAsia"/>
          <w:lang w:eastAsia="zh-CN"/>
        </w:rPr>
        <w:t>V2</w:t>
      </w:r>
      <w:r w:rsidRPr="00E052F6">
        <w:rPr>
          <w:rFonts w:eastAsia="Malgun Gothic"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292327" w:rsidRPr="007D7F56" w14:paraId="2D7637FF" w14:textId="77777777" w:rsidTr="00842F42">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F0A05CF" w14:textId="77777777" w:rsidR="00292327" w:rsidRPr="007D7F56" w:rsidRDefault="00292327" w:rsidP="00842F42">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B56F" w14:textId="77777777" w:rsidR="00292327" w:rsidRPr="007D7F56" w:rsidRDefault="00292327" w:rsidP="00842F42">
            <w:pPr>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p>
        </w:tc>
      </w:tr>
      <w:tr w:rsidR="00292327" w:rsidRPr="007D7F56" w14:paraId="315E1787" w14:textId="77777777" w:rsidTr="00842F42">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B4EEEDB" w14:textId="77777777" w:rsidR="00292327" w:rsidRPr="007D7F56" w:rsidRDefault="00292327" w:rsidP="00842F42">
            <w:pPr>
              <w:spacing w:after="0"/>
              <w:rPr>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0A66" w14:textId="77777777" w:rsidR="00292327" w:rsidRPr="007D7F56" w:rsidRDefault="00292327" w:rsidP="00842F42">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7519F6F" w14:textId="77777777" w:rsidR="00292327" w:rsidRPr="007D7F56" w:rsidRDefault="00292327" w:rsidP="00842F42">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Inner RB allocations</w:t>
            </w:r>
          </w:p>
        </w:tc>
      </w:tr>
      <w:tr w:rsidR="00292327" w:rsidRPr="007D7F56" w14:paraId="48AD7DAD" w14:textId="77777777" w:rsidTr="00842F42">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6459"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B56B1"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98C29"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2D2CB" w14:textId="77777777" w:rsidR="00292327" w:rsidRPr="00F07CAC" w:rsidRDefault="00292327" w:rsidP="00842F42">
            <w:pPr>
              <w:spacing w:after="0"/>
              <w:jc w:val="center"/>
              <w:rPr>
                <w:rFonts w:ascii="Arial" w:eastAsia="Malgun Gothic" w:hAnsi="Arial" w:cs="Arial"/>
                <w:color w:val="000000"/>
                <w:sz w:val="18"/>
                <w:szCs w:val="18"/>
                <w:lang w:val="en-US" w:eastAsia="ko-KR"/>
              </w:rPr>
            </w:pPr>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p>
        </w:tc>
      </w:tr>
      <w:tr w:rsidR="00292327" w:rsidRPr="007D7F56" w14:paraId="31F7943C" w14:textId="77777777" w:rsidTr="00842F42">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BB3E13" w14:textId="77777777" w:rsidR="00292327" w:rsidRPr="007D7F56" w:rsidRDefault="00292327" w:rsidP="00842F42">
            <w:pPr>
              <w:spacing w:after="0"/>
              <w:jc w:val="center"/>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492BC8"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6215912" w14:textId="77777777" w:rsidR="00292327" w:rsidRPr="007D7F56" w:rsidRDefault="00292327" w:rsidP="00842F42">
            <w:pPr>
              <w:spacing w:after="0"/>
              <w:jc w:val="center"/>
              <w:rPr>
                <w:rFonts w:ascii="Dotum" w:eastAsia="Dotum" w:hAnsi="Dotum"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6862D0F7" w14:textId="77777777" w:rsidR="00292327" w:rsidRPr="00F07CAC" w:rsidRDefault="00292327" w:rsidP="00842F42">
            <w:pPr>
              <w:spacing w:after="0"/>
              <w:jc w:val="center"/>
              <w:rPr>
                <w:rFonts w:ascii="Dotum" w:eastAsia="Dotum" w:hAnsi="Dotum" w:cs="Arial"/>
                <w:color w:val="000000"/>
                <w:sz w:val="18"/>
                <w:szCs w:val="18"/>
                <w:lang w:val="en-US" w:eastAsia="ko-KR"/>
              </w:rPr>
            </w:pPr>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p>
        </w:tc>
      </w:tr>
      <w:tr w:rsidR="00292327" w:rsidRPr="007D7F56" w14:paraId="7FDCB24B" w14:textId="77777777" w:rsidTr="00842F42">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01FE88FC" w14:textId="77777777" w:rsidR="00292327" w:rsidRPr="007D7F56" w:rsidRDefault="00292327" w:rsidP="00842F42">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CE17"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41814" w14:textId="77777777" w:rsidR="00292327" w:rsidRPr="00F07CAC" w:rsidRDefault="00292327" w:rsidP="00842F42">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4.5</w:t>
            </w:r>
            <w:r>
              <w:rPr>
                <w:rFonts w:ascii="Arial" w:eastAsia="Malgun Gothic" w:hAnsi="Arial" w:cs="Arial"/>
                <w:color w:val="000000"/>
                <w:sz w:val="18"/>
                <w:szCs w:val="18"/>
                <w:lang w:val="en-US" w:eastAsia="ko-KR"/>
              </w:rPr>
              <w:t>]</w:t>
            </w:r>
          </w:p>
        </w:tc>
      </w:tr>
      <w:tr w:rsidR="00292327" w:rsidRPr="007D7F56" w14:paraId="6143BD18" w14:textId="77777777" w:rsidTr="00842F42">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0B0F130" w14:textId="77777777" w:rsidR="00292327" w:rsidRPr="007D7F56" w:rsidRDefault="00292327" w:rsidP="00842F42">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1A7B7"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BD2D3" w14:textId="77777777" w:rsidR="00292327" w:rsidRPr="007D7F56" w:rsidRDefault="00292327" w:rsidP="00842F42">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[7.0]</w:t>
            </w:r>
          </w:p>
        </w:tc>
      </w:tr>
    </w:tbl>
    <w:p w14:paraId="7EBA36C1" w14:textId="77777777" w:rsidR="00292327" w:rsidRDefault="00292327" w:rsidP="00292327">
      <w:pPr>
        <w:ind w:leftChars="200" w:left="440"/>
        <w:rPr>
          <w:lang w:eastAsia="ko-KR"/>
        </w:rPr>
      </w:pPr>
    </w:p>
    <w:p w14:paraId="48D37FAD" w14:textId="77777777" w:rsidR="00292327" w:rsidRDefault="00292327" w:rsidP="00292327">
      <w:pPr>
        <w:ind w:leftChars="200" w:left="440"/>
        <w:rPr>
          <w:lang w:eastAsia="ko-KR"/>
        </w:rPr>
      </w:pPr>
      <w:r w:rsidRPr="001C0CC4">
        <w:t>Where the following parameters are defined to specify valid RB allocation ranges for Outer and Inner RB allocations:</w:t>
      </w:r>
    </w:p>
    <w:p w14:paraId="74D5E989" w14:textId="77777777" w:rsidR="00292327" w:rsidRDefault="00292327" w:rsidP="00292327">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14:paraId="4D6D16DE" w14:textId="77777777" w:rsidR="00292327" w:rsidRDefault="00292327" w:rsidP="00292327">
      <w:pPr>
        <w:ind w:leftChars="200" w:left="440"/>
        <w:jc w:val="center"/>
      </w:pPr>
      <w:proofErr w:type="spellStart"/>
      <w:proofErr w:type="gramStart"/>
      <w:r w:rsidRPr="001C0CC4">
        <w:t>RB</w:t>
      </w:r>
      <w:r w:rsidRPr="001C0CC4">
        <w:rPr>
          <w:vertAlign w:val="subscript"/>
        </w:rPr>
        <w:t>Start,Low</w:t>
      </w:r>
      <w:proofErr w:type="spellEnd"/>
      <w:proofErr w:type="gramEnd"/>
      <w:r w:rsidRPr="001C0CC4">
        <w:t xml:space="preserve"> = max(1, floor(L</w:t>
      </w:r>
      <w:r w:rsidRPr="001C0CC4">
        <w:rPr>
          <w:vertAlign w:val="subscript"/>
        </w:rPr>
        <w:t>CRB</w:t>
      </w:r>
      <w:r w:rsidRPr="001C0CC4">
        <w:t>/2))</w:t>
      </w:r>
    </w:p>
    <w:p w14:paraId="6D132447" w14:textId="77777777" w:rsidR="00292327" w:rsidRPr="001C0CC4" w:rsidRDefault="00292327" w:rsidP="00292327">
      <w:pPr>
        <w:ind w:leftChars="200" w:left="440"/>
      </w:pPr>
      <w:r w:rsidRPr="001C0CC4">
        <w:t xml:space="preserve">where </w:t>
      </w:r>
      <w:proofErr w:type="gramStart"/>
      <w:r w:rsidRPr="001C0CC4">
        <w:t>max(</w:t>
      </w:r>
      <w:proofErr w:type="gramEnd"/>
      <w:r w:rsidRPr="001C0CC4">
        <w:t>) indicates the largest value of all arguments and floor(x) is the greatest integer less than or equal to x.</w:t>
      </w:r>
    </w:p>
    <w:p w14:paraId="1263ABA3" w14:textId="77777777" w:rsidR="00292327" w:rsidRPr="001C0CC4" w:rsidRDefault="00292327" w:rsidP="00292327">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14BC38CD" w14:textId="77777777" w:rsidR="00292327" w:rsidRPr="001C0CC4" w:rsidRDefault="00292327" w:rsidP="00292327">
      <w:pPr>
        <w:ind w:leftChars="200" w:left="440"/>
      </w:pPr>
      <w:r w:rsidRPr="001C0CC4">
        <w:lastRenderedPageBreak/>
        <w:t>The RB allocation is an Inner RB allocation if the following conditions are met</w:t>
      </w:r>
    </w:p>
    <w:p w14:paraId="13DBC6E0" w14:textId="77777777" w:rsidR="00292327" w:rsidRPr="001C0CC4" w:rsidRDefault="00292327" w:rsidP="00292327">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71692DE7" w14:textId="77777777" w:rsidR="00292327" w:rsidRPr="001C0CC4" w:rsidRDefault="00292327" w:rsidP="00292327">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6B12EF66" w14:textId="77777777" w:rsidR="00292327" w:rsidRPr="001C0CC4" w:rsidRDefault="00292327" w:rsidP="00292327">
      <w:pPr>
        <w:ind w:leftChars="200" w:left="440"/>
      </w:pPr>
      <w:r w:rsidRPr="001C0CC4">
        <w:t>where ceil(x) is the smallest integer greater than or equal to x.</w:t>
      </w:r>
    </w:p>
    <w:p w14:paraId="50771F41" w14:textId="77777777" w:rsidR="00292327" w:rsidRDefault="00292327" w:rsidP="00292327">
      <w:pPr>
        <w:ind w:leftChars="200" w:left="440"/>
        <w:rPr>
          <w:lang w:eastAsia="ko-KR"/>
        </w:rPr>
      </w:pPr>
      <w:r w:rsidRPr="008C70F0">
        <w:rPr>
          <w:lang w:eastAsia="ko-KR"/>
        </w:rPr>
        <w:t>The RB allocation is an Outer RB allocation for all other allocations which are not an Inner RB allocation.</w:t>
      </w:r>
    </w:p>
    <w:p w14:paraId="04F6DC8E" w14:textId="77777777" w:rsidR="00292327" w:rsidRDefault="00292327" w:rsidP="00292327">
      <w:pPr>
        <w:ind w:leftChars="200" w:left="440"/>
        <w:rPr>
          <w:lang w:eastAsia="ko-KR"/>
        </w:rPr>
      </w:pPr>
    </w:p>
    <w:p w14:paraId="0D77E232" w14:textId="77777777" w:rsidR="00292327" w:rsidRDefault="00292327" w:rsidP="00292327">
      <w:pPr>
        <w:ind w:leftChars="200" w:left="440"/>
        <w:rPr>
          <w:lang w:eastAsia="ko-KR"/>
        </w:rPr>
      </w:pPr>
      <w:r>
        <w:rPr>
          <w:rFonts w:hint="eastAsia"/>
          <w:lang w:eastAsia="ko-KR"/>
        </w:rPr>
        <w:t xml:space="preserve">For </w:t>
      </w:r>
      <w:r>
        <w:rPr>
          <w:lang w:eastAsia="ko-KR"/>
        </w:rPr>
        <w:t xml:space="preserve">single V2X UE’s </w:t>
      </w:r>
      <w:r>
        <w:rPr>
          <w:rFonts w:hint="eastAsia"/>
          <w:lang w:eastAsia="ko-KR"/>
        </w:rPr>
        <w:t>PSFCH</w:t>
      </w:r>
      <w:r>
        <w:rPr>
          <w:lang w:eastAsia="ko-KR"/>
        </w:rPr>
        <w:t xml:space="preserve"> transmission for PC3 NR V2X UE, the required MPR</w:t>
      </w:r>
      <w:r>
        <w:rPr>
          <w:rFonts w:hint="eastAsia"/>
          <w:lang w:eastAsia="ko-KR"/>
        </w:rPr>
        <w:t xml:space="preserve"> </w:t>
      </w:r>
      <w:r>
        <w:rPr>
          <w:lang w:eastAsia="ko-KR"/>
        </w:rPr>
        <w:t>is defined as follow</w:t>
      </w:r>
    </w:p>
    <w:p w14:paraId="4B2D4AE4" w14:textId="77777777" w:rsidR="00292327" w:rsidRPr="00200047" w:rsidRDefault="00292327" w:rsidP="00292327">
      <w:pPr>
        <w:ind w:leftChars="200" w:left="440"/>
        <w:jc w:val="center"/>
        <w:rPr>
          <w:lang w:eastAsia="ko-KR"/>
        </w:rPr>
      </w:pPr>
      <w:r w:rsidRPr="00E052F6">
        <w:rPr>
          <w:rFonts w:hint="eastAsia"/>
        </w:rPr>
        <w:t>MPR</w:t>
      </w:r>
      <w:r>
        <w:t>_</w:t>
      </w:r>
      <w:r w:rsidRPr="00B10DE4">
        <w:rPr>
          <w:vertAlign w:val="subscript"/>
        </w:rPr>
        <w:t>PSFCH</w:t>
      </w:r>
      <w:r w:rsidRPr="00E052F6">
        <w:rPr>
          <w:rFonts w:hint="eastAsia"/>
        </w:rPr>
        <w:t xml:space="preserve"> </w:t>
      </w:r>
      <w:proofErr w:type="gramStart"/>
      <w:r w:rsidRPr="00E052F6">
        <w:rPr>
          <w:rFonts w:hint="eastAsia"/>
        </w:rPr>
        <w:t xml:space="preserve">= </w:t>
      </w:r>
      <w:r>
        <w:t xml:space="preserve"> [</w:t>
      </w:r>
      <w:proofErr w:type="gramEnd"/>
      <w:r>
        <w:t>3.5] dB</w:t>
      </w:r>
    </w:p>
    <w:p w14:paraId="239EE58C" w14:textId="77777777" w:rsidR="00292327" w:rsidRPr="00F41895" w:rsidRDefault="00292327" w:rsidP="00292327">
      <w:pPr>
        <w:ind w:leftChars="200" w:left="440"/>
        <w:jc w:val="center"/>
        <w:rPr>
          <w:lang w:eastAsia="ko-KR"/>
        </w:rPr>
      </w:pPr>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UE, the required MPR</w:t>
      </w:r>
      <w:r w:rsidRPr="00B10DE4">
        <w:rPr>
          <w:rFonts w:eastAsia="Verdana"/>
          <w:lang w:val="en-US" w:eastAsia="ko-KR"/>
        </w:rPr>
        <w:t xml:space="preserve"> </w:t>
      </w:r>
      <w:r>
        <w:rPr>
          <w:rFonts w:eastAsia="Verdana"/>
          <w:lang w:val="en-US" w:eastAsia="ko-KR"/>
        </w:rPr>
        <w:t>are specified as follow</w:t>
      </w:r>
    </w:p>
    <w:p w14:paraId="21D8E1BC" w14:textId="77777777" w:rsidR="00292327" w:rsidRPr="00E052F6" w:rsidRDefault="00292327" w:rsidP="00292327">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14:paraId="1858B3C7" w14:textId="77777777" w:rsidR="00292327" w:rsidRPr="00E052F6" w:rsidRDefault="00292327" w:rsidP="00292327">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14:paraId="1DF5A1E7" w14:textId="77777777" w:rsidR="00292327" w:rsidRPr="00E052F6" w:rsidRDefault="00292327" w:rsidP="00292327">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w:t>
      </w:r>
      <w:proofErr w:type="gramStart"/>
      <w:r>
        <w:rPr>
          <w:vertAlign w:val="subscript"/>
          <w:lang w:val="en-US"/>
        </w:rPr>
        <w:t>PSFCH</w:t>
      </w:r>
      <w:r w:rsidRPr="00E052F6">
        <w:rPr>
          <w:rFonts w:hint="eastAsia"/>
          <w:lang w:val="en-US"/>
        </w:rPr>
        <w:t xml:space="preserve"> </w:t>
      </w:r>
      <w:r>
        <w:rPr>
          <w:lang w:val="en-US"/>
        </w:rPr>
        <w:t xml:space="preserve"> </w:t>
      </w:r>
      <w:r w:rsidRPr="00E052F6">
        <w:rPr>
          <w:rFonts w:hint="eastAsia"/>
          <w:lang w:val="en-US"/>
        </w:rPr>
        <w:t>=</w:t>
      </w:r>
      <w:proofErr w:type="gramEnd"/>
      <w:r w:rsidRPr="00E052F6">
        <w:rPr>
          <w:lang w:val="en-US"/>
        </w:rPr>
        <w:tab/>
      </w:r>
      <w:r>
        <w:rPr>
          <w:rFonts w:hint="eastAsia"/>
          <w:lang w:val="en-US" w:eastAsia="ko-KR"/>
        </w:rPr>
        <w:t>7.5</w:t>
      </w:r>
      <w:r w:rsidRPr="00E052F6">
        <w:rPr>
          <w:rFonts w:hint="eastAsia"/>
          <w:lang w:val="en-US"/>
        </w:rPr>
        <w:tab/>
      </w:r>
      <w:r w:rsidRPr="00E052F6">
        <w:rPr>
          <w:lang w:val="en-US"/>
        </w:rPr>
        <w:tab/>
      </w:r>
      <w:r w:rsidRPr="00E052F6">
        <w:rPr>
          <w:rFonts w:hint="eastAsia"/>
          <w:lang w:val="en-US"/>
        </w:rPr>
        <w:t>; 0</w:t>
      </w:r>
      <w:r w:rsidRPr="00E052F6">
        <w:rPr>
          <w:lang w:val="en-US"/>
        </w:rPr>
        <w:t>.00</w:t>
      </w:r>
      <w:r>
        <w:rPr>
          <w:lang w:val="en-US"/>
        </w:rPr>
        <w:t xml:space="preserve"> </w:t>
      </w:r>
      <w:r w:rsidRPr="00E052F6">
        <w:rPr>
          <w:rFonts w:hint="eastAsia"/>
          <w:lang w:val="en-US"/>
        </w:rPr>
        <w:t xml:space="preserve">&lt; </w:t>
      </w:r>
      <w:r>
        <w:rPr>
          <w:lang w:val="en-US"/>
        </w:rPr>
        <w:t xml:space="preserve"> </w:t>
      </w:r>
      <w:proofErr w:type="spellStart"/>
      <w:r>
        <w:rPr>
          <w:lang w:val="en-US"/>
        </w:rPr>
        <w:t>N</w:t>
      </w:r>
      <w:r w:rsidRPr="00200047">
        <w:rPr>
          <w:vertAlign w:val="subscript"/>
          <w:lang w:val="en-US"/>
        </w:rPr>
        <w:t>Gap</w:t>
      </w:r>
      <w:proofErr w:type="spellEnd"/>
      <w:r>
        <w:rPr>
          <w:lang w:val="en-US"/>
        </w:rPr>
        <w:t>/N</w:t>
      </w:r>
      <w:r w:rsidRPr="00200047">
        <w:rPr>
          <w:vertAlign w:val="subscript"/>
          <w:lang w:val="en-US"/>
        </w:rPr>
        <w:t>RB</w:t>
      </w:r>
      <w:r w:rsidRPr="00E052F6">
        <w:rPr>
          <w:rFonts w:hint="eastAsia"/>
          <w:lang w:val="en-US"/>
        </w:rPr>
        <w:t xml:space="preserve"> </w:t>
      </w:r>
      <w:r>
        <w:rPr>
          <w:lang w:val="en-US"/>
        </w:rPr>
        <w:t xml:space="preserve"> ≤ 0.55</w:t>
      </w:r>
    </w:p>
    <w:p w14:paraId="7350CEC4" w14:textId="77777777" w:rsidR="00292327" w:rsidRPr="00E052F6" w:rsidRDefault="00292327" w:rsidP="00292327">
      <w:pPr>
        <w:ind w:left="3541" w:firstLine="284"/>
        <w:rPr>
          <w:lang w:val="en-US"/>
        </w:rPr>
      </w:pPr>
      <w:r>
        <w:rPr>
          <w:lang w:val="en-US" w:eastAsia="zh-CN"/>
        </w:rPr>
        <w:t>= 12.0</w:t>
      </w:r>
      <w:r w:rsidRPr="00E052F6">
        <w:rPr>
          <w:rFonts w:hint="eastAsia"/>
          <w:lang w:val="en-US"/>
        </w:rPr>
        <w:tab/>
      </w:r>
      <w:r>
        <w:rPr>
          <w:rFonts w:hint="eastAsia"/>
          <w:lang w:val="en-US"/>
        </w:rPr>
        <w:t>; 0.55</w:t>
      </w:r>
      <w:r>
        <w:rPr>
          <w:lang w:val="en-US"/>
        </w:rPr>
        <w:t xml:space="preserve"> </w:t>
      </w:r>
      <w:r w:rsidRPr="00E052F6">
        <w:rPr>
          <w:rFonts w:hint="eastAsia"/>
          <w:lang w:val="en-US"/>
        </w:rPr>
        <w:t xml:space="preserve">&lt; </w:t>
      </w:r>
      <w:proofErr w:type="spellStart"/>
      <w:r>
        <w:rPr>
          <w:lang w:val="en-US"/>
        </w:rPr>
        <w:t>N</w:t>
      </w:r>
      <w:r w:rsidRPr="00200047">
        <w:rPr>
          <w:vertAlign w:val="subscript"/>
          <w:lang w:val="en-US"/>
        </w:rPr>
        <w:t>Gap</w:t>
      </w:r>
      <w:proofErr w:type="spellEnd"/>
      <w:r>
        <w:rPr>
          <w:lang w:val="en-US"/>
        </w:rPr>
        <w:t>/N</w:t>
      </w:r>
      <w:r w:rsidRPr="00200047">
        <w:rPr>
          <w:vertAlign w:val="subscript"/>
          <w:lang w:val="en-US"/>
        </w:rPr>
        <w:t>RB</w:t>
      </w:r>
      <w:r w:rsidRPr="00E052F6">
        <w:rPr>
          <w:rFonts w:hint="eastAsia"/>
          <w:lang w:val="en-US"/>
        </w:rPr>
        <w:t xml:space="preserve"> </w:t>
      </w:r>
      <w:r w:rsidRPr="00E052F6">
        <w:rPr>
          <w:lang w:val="en-US"/>
        </w:rPr>
        <w:t>≤</w:t>
      </w:r>
      <w:r>
        <w:rPr>
          <w:lang w:val="en-US"/>
        </w:rPr>
        <w:t xml:space="preserve"> </w:t>
      </w:r>
      <w:r>
        <w:rPr>
          <w:rFonts w:hint="eastAsia"/>
          <w:lang w:val="en-US"/>
        </w:rPr>
        <w:t>1.0</w:t>
      </w:r>
    </w:p>
    <w:p w14:paraId="7E1929B7" w14:textId="77777777" w:rsidR="00292327" w:rsidRPr="00E052F6" w:rsidRDefault="00292327" w:rsidP="00292327">
      <w:pPr>
        <w:ind w:leftChars="200" w:left="440"/>
      </w:pPr>
      <w:r w:rsidRPr="00E052F6">
        <w:t>Where</w:t>
      </w:r>
    </w:p>
    <w:p w14:paraId="26623CB4" w14:textId="77777777" w:rsidR="00292327" w:rsidRPr="00E052F6" w:rsidRDefault="00292327" w:rsidP="00292327">
      <w:pPr>
        <w:ind w:leftChars="200" w:left="440"/>
      </w:pPr>
      <w:r w:rsidRPr="00E052F6">
        <w:tab/>
      </w:r>
      <w:proofErr w:type="spellStart"/>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Verdana"/>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Verdana"/>
          <w:lang w:eastAsia="ko-KR"/>
        </w:rPr>
        <w:t>)</w:t>
      </w:r>
    </w:p>
    <w:p w14:paraId="21BF9C89" w14:textId="77777777" w:rsidR="00292327" w:rsidRPr="00E052F6" w:rsidRDefault="00292327" w:rsidP="00292327">
      <w:pPr>
        <w:ind w:leftChars="200" w:left="440" w:firstLine="284"/>
        <w:rPr>
          <w:rFonts w:eastAsia="Malgun Gothic"/>
          <w:lang w:val="en-US"/>
        </w:rPr>
      </w:pPr>
      <w:proofErr w:type="gramStart"/>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14:paraId="4EE4F0C3" w14:textId="77777777" w:rsidR="00292327" w:rsidRPr="00E052F6" w:rsidRDefault="00292327" w:rsidP="00292327">
      <w:pPr>
        <w:ind w:leftChars="200" w:left="440"/>
        <w:rPr>
          <w:rFonts w:eastAsia="Malgun Gothic"/>
          <w:lang w:val="en-US"/>
        </w:rPr>
      </w:pPr>
      <w:r w:rsidRPr="00E052F6">
        <w:t xml:space="preserve">The allowed MPR for the maximum output power for V2X physical channels </w:t>
      </w:r>
      <w:r>
        <w:rPr>
          <w:lang w:val="en-US"/>
        </w:rPr>
        <w:t>on S-SSB transmission are specified as follow</w:t>
      </w:r>
    </w:p>
    <w:p w14:paraId="3FF53D22" w14:textId="1A652D4D" w:rsidR="00292327" w:rsidRPr="0081570B" w:rsidRDefault="00292327" w:rsidP="00292327">
      <w:pPr>
        <w:pStyle w:val="TH"/>
        <w:ind w:leftChars="200" w:left="440"/>
        <w:jc w:val="both"/>
      </w:pPr>
      <w:del w:id="13" w:author="Chan Fernando" w:date="2020-05-14T12:40:00Z">
        <w:r w:rsidRPr="00E052F6" w:rsidDel="00292327">
          <w:delText xml:space="preserve">Table </w:delText>
        </w:r>
        <w:r w:rsidRPr="00E052F6" w:rsidDel="00292327">
          <w:rPr>
            <w:rFonts w:eastAsia="SimSun" w:hint="eastAsia"/>
            <w:lang w:eastAsia="zh-CN"/>
          </w:rPr>
          <w:delText>8.1.2.1-</w:delText>
        </w:r>
        <w:r w:rsidDel="00292327">
          <w:rPr>
            <w:rFonts w:eastAsia="SimSun" w:hint="eastAsia"/>
            <w:lang w:eastAsia="zh-CN"/>
          </w:rPr>
          <w:delText>2</w:delText>
        </w:r>
        <w:r w:rsidRPr="00E052F6" w:rsidDel="00292327">
          <w:delText>: Maximum Power Reduction (MPR) for</w:delText>
        </w:r>
        <w:r w:rsidDel="00292327">
          <w:delText xml:space="preserve"> S-SSB transmission for</w:delText>
        </w:r>
        <w:r w:rsidRPr="00E052F6" w:rsidDel="00292327">
          <w:delText xml:space="preserve"> </w:delText>
        </w:r>
        <w:r w:rsidRPr="00E052F6" w:rsidDel="00292327">
          <w:rPr>
            <w:lang w:eastAsia="zh-CN"/>
          </w:rPr>
          <w:delText xml:space="preserve">power class 3 </w:delText>
        </w:r>
        <w:r w:rsidRPr="00E052F6" w:rsidDel="00292327">
          <w:rPr>
            <w:rFonts w:eastAsia="SimSun" w:hint="eastAsia"/>
            <w:lang w:eastAsia="zh-CN"/>
          </w:rPr>
          <w:delText>V2</w:delText>
        </w:r>
        <w:r w:rsidRPr="00E052F6" w:rsidDel="00292327">
          <w:rPr>
            <w:rFonts w:eastAsia="Malgun Gothic" w:hint="eastAsia"/>
          </w:rPr>
          <w:delText>X</w:delText>
        </w:r>
      </w:del>
    </w:p>
    <w:tbl>
      <w:tblPr>
        <w:tblStyle w:val="TableGrid"/>
        <w:tblW w:w="8324" w:type="dxa"/>
        <w:jc w:val="center"/>
        <w:tblLook w:val="04A0" w:firstRow="1" w:lastRow="0" w:firstColumn="1" w:lastColumn="0" w:noHBand="0" w:noVBand="1"/>
      </w:tblPr>
      <w:tblGrid>
        <w:gridCol w:w="1386"/>
        <w:gridCol w:w="1459"/>
        <w:gridCol w:w="953"/>
        <w:gridCol w:w="1507"/>
        <w:gridCol w:w="1488"/>
        <w:gridCol w:w="1531"/>
      </w:tblGrid>
      <w:tr w:rsidR="00292327" w:rsidRPr="00B42D74" w:rsidDel="00292327" w14:paraId="5B6A49FE" w14:textId="64A7F003" w:rsidTr="00842F42">
        <w:trPr>
          <w:trHeight w:val="280"/>
          <w:jc w:val="center"/>
          <w:del w:id="14" w:author="Chan Fernando" w:date="2020-05-14T12:40:00Z"/>
        </w:trPr>
        <w:tc>
          <w:tcPr>
            <w:tcW w:w="3798" w:type="dxa"/>
            <w:gridSpan w:val="3"/>
            <w:vAlign w:val="center"/>
          </w:tcPr>
          <w:p w14:paraId="3E372874" w14:textId="2AEDFEF4" w:rsidR="00292327" w:rsidRPr="00B42D74" w:rsidDel="00292327" w:rsidRDefault="00292327" w:rsidP="00842F42">
            <w:pPr>
              <w:spacing w:after="0"/>
              <w:rPr>
                <w:del w:id="15" w:author="Chan Fernando" w:date="2020-05-14T12:40:00Z"/>
                <w:rFonts w:eastAsiaTheme="minorEastAsia"/>
                <w:b/>
                <w:bCs/>
                <w:lang w:val="en-US" w:eastAsia="ko-KR"/>
              </w:rPr>
            </w:pPr>
          </w:p>
        </w:tc>
        <w:tc>
          <w:tcPr>
            <w:tcW w:w="4526" w:type="dxa"/>
            <w:gridSpan w:val="3"/>
            <w:vAlign w:val="center"/>
          </w:tcPr>
          <w:p w14:paraId="6517C194" w14:textId="39BEB80F" w:rsidR="00292327" w:rsidRPr="00B42D74" w:rsidDel="00292327" w:rsidRDefault="00292327" w:rsidP="00842F42">
            <w:pPr>
              <w:spacing w:after="0"/>
              <w:rPr>
                <w:del w:id="16" w:author="Chan Fernando" w:date="2020-05-14T12:40:00Z"/>
                <w:rFonts w:eastAsiaTheme="minorEastAsia"/>
                <w:b/>
                <w:bCs/>
                <w:lang w:val="en-US" w:eastAsia="ko-KR"/>
              </w:rPr>
            </w:pPr>
            <w:del w:id="17" w:author="Chan Fernando" w:date="2020-05-14T12:40:00Z">
              <w:r w:rsidRPr="00B42D74" w:rsidDel="00292327">
                <w:rPr>
                  <w:rFonts w:eastAsiaTheme="minorEastAsia"/>
                  <w:b/>
                  <w:bCs/>
                  <w:lang w:val="en-US" w:eastAsia="ko-KR"/>
                </w:rPr>
                <w:delText>MPR (dB)</w:delText>
              </w:r>
            </w:del>
          </w:p>
        </w:tc>
      </w:tr>
      <w:tr w:rsidR="00292327" w:rsidRPr="00B42D74" w:rsidDel="00292327" w14:paraId="0AFF13C1" w14:textId="10399E2D" w:rsidTr="00842F42">
        <w:trPr>
          <w:trHeight w:val="460"/>
          <w:jc w:val="center"/>
          <w:del w:id="18" w:author="Chan Fernando" w:date="2020-05-14T12:40:00Z"/>
        </w:trPr>
        <w:tc>
          <w:tcPr>
            <w:tcW w:w="1386" w:type="dxa"/>
            <w:vAlign w:val="center"/>
          </w:tcPr>
          <w:p w14:paraId="17A57F73" w14:textId="005D99D7" w:rsidR="00292327" w:rsidRPr="00B42D74" w:rsidDel="00292327" w:rsidRDefault="00292327" w:rsidP="00842F42">
            <w:pPr>
              <w:spacing w:after="0"/>
              <w:rPr>
                <w:del w:id="19" w:author="Chan Fernando" w:date="2020-05-14T12:40:00Z"/>
                <w:rFonts w:eastAsiaTheme="minorEastAsia"/>
                <w:lang w:eastAsia="ko-KR"/>
              </w:rPr>
            </w:pPr>
            <w:del w:id="20" w:author="Chan Fernando" w:date="2020-05-14T12:40:00Z">
              <w:r w:rsidRPr="00B42D74" w:rsidDel="00292327">
                <w:rPr>
                  <w:rFonts w:eastAsiaTheme="minorEastAsia"/>
                  <w:b/>
                  <w:bCs/>
                  <w:lang w:val="en-US" w:eastAsia="ko-KR"/>
                </w:rPr>
                <w:delText>Carrier Frequency (MHz)</w:delText>
              </w:r>
            </w:del>
          </w:p>
        </w:tc>
        <w:tc>
          <w:tcPr>
            <w:tcW w:w="1459" w:type="dxa"/>
            <w:vAlign w:val="center"/>
          </w:tcPr>
          <w:p w14:paraId="43172104" w14:textId="2D16C4D8" w:rsidR="00292327" w:rsidRPr="00B42D74" w:rsidDel="00292327" w:rsidRDefault="00292327" w:rsidP="00842F42">
            <w:pPr>
              <w:spacing w:after="0"/>
              <w:rPr>
                <w:del w:id="21" w:author="Chan Fernando" w:date="2020-05-14T12:40:00Z"/>
                <w:rFonts w:eastAsiaTheme="minorEastAsia"/>
                <w:lang w:eastAsia="ko-KR"/>
              </w:rPr>
            </w:pPr>
            <w:del w:id="22" w:author="Chan Fernando" w:date="2020-05-14T12:40:00Z">
              <w:r w:rsidRPr="00B42D74" w:rsidDel="00292327">
                <w:rPr>
                  <w:rFonts w:eastAsiaTheme="minorEastAsia"/>
                  <w:b/>
                  <w:bCs/>
                  <w:lang w:val="en-US" w:eastAsia="ko-KR"/>
                </w:rPr>
                <w:delText>Channel BW (MHz)</w:delText>
              </w:r>
            </w:del>
          </w:p>
        </w:tc>
        <w:tc>
          <w:tcPr>
            <w:tcW w:w="953" w:type="dxa"/>
            <w:vAlign w:val="center"/>
          </w:tcPr>
          <w:p w14:paraId="695A5FCE" w14:textId="1D7EDD05" w:rsidR="00292327" w:rsidRPr="00B42D74" w:rsidDel="00292327" w:rsidRDefault="00292327" w:rsidP="00842F42">
            <w:pPr>
              <w:spacing w:after="0"/>
              <w:rPr>
                <w:del w:id="23" w:author="Chan Fernando" w:date="2020-05-14T12:40:00Z"/>
                <w:rFonts w:eastAsiaTheme="minorEastAsia"/>
                <w:b/>
                <w:bCs/>
                <w:lang w:val="en-US" w:eastAsia="ko-KR"/>
              </w:rPr>
            </w:pPr>
            <w:del w:id="24" w:author="Chan Fernando" w:date="2020-05-14T12:40:00Z">
              <w:r w:rsidRPr="00B42D74" w:rsidDel="00292327">
                <w:rPr>
                  <w:rFonts w:eastAsiaTheme="minorEastAsia"/>
                  <w:b/>
                  <w:bCs/>
                  <w:lang w:val="en-US" w:eastAsia="ko-KR"/>
                </w:rPr>
                <w:delText>SCS (kHz)</w:delText>
              </w:r>
            </w:del>
          </w:p>
        </w:tc>
        <w:tc>
          <w:tcPr>
            <w:tcW w:w="1507" w:type="dxa"/>
            <w:vAlign w:val="center"/>
          </w:tcPr>
          <w:p w14:paraId="4B1A5B5F" w14:textId="721A0892" w:rsidR="00292327" w:rsidRPr="00B42D74" w:rsidDel="00292327" w:rsidRDefault="00292327" w:rsidP="00842F42">
            <w:pPr>
              <w:spacing w:after="0"/>
              <w:rPr>
                <w:del w:id="25" w:author="Chan Fernando" w:date="2020-05-14T12:40:00Z"/>
                <w:rFonts w:eastAsiaTheme="minorEastAsia"/>
                <w:b/>
                <w:bCs/>
                <w:lang w:val="en-US" w:eastAsia="ko-KR"/>
              </w:rPr>
            </w:pPr>
            <w:del w:id="26" w:author="Chan Fernando" w:date="2020-05-14T12:40:00Z">
              <w:r w:rsidRPr="00B42D74" w:rsidDel="00292327">
                <w:rPr>
                  <w:rFonts w:eastAsiaTheme="minorEastAsia"/>
                  <w:b/>
                  <w:bCs/>
                  <w:lang w:val="en-US" w:eastAsia="ko-KR"/>
                </w:rPr>
                <w:delText>Outer RB Allocations</w:delText>
              </w:r>
              <w:r w:rsidRPr="00B42D74" w:rsidDel="00292327">
                <w:rPr>
                  <w:rFonts w:eastAsiaTheme="minorEastAsia"/>
                  <w:b/>
                  <w:bCs/>
                  <w:vertAlign w:val="superscript"/>
                  <w:lang w:val="en-US" w:eastAsia="ko-KR"/>
                </w:rPr>
                <w:delText>2</w:delText>
              </w:r>
            </w:del>
          </w:p>
        </w:tc>
        <w:tc>
          <w:tcPr>
            <w:tcW w:w="1488" w:type="dxa"/>
            <w:vAlign w:val="center"/>
          </w:tcPr>
          <w:p w14:paraId="4D3016D0" w14:textId="1F6594A5" w:rsidR="00292327" w:rsidRPr="00B42D74" w:rsidDel="00292327" w:rsidRDefault="00292327" w:rsidP="00842F42">
            <w:pPr>
              <w:spacing w:after="0"/>
              <w:rPr>
                <w:del w:id="27" w:author="Chan Fernando" w:date="2020-05-14T12:40:00Z"/>
                <w:rFonts w:eastAsiaTheme="minorEastAsia"/>
                <w:b/>
                <w:bCs/>
                <w:lang w:val="en-US" w:eastAsia="ko-KR"/>
              </w:rPr>
            </w:pPr>
            <w:del w:id="28" w:author="Chan Fernando" w:date="2020-05-14T12:40:00Z">
              <w:r w:rsidRPr="00B42D74" w:rsidDel="00292327">
                <w:rPr>
                  <w:rFonts w:eastAsiaTheme="minorEastAsia"/>
                  <w:b/>
                  <w:bCs/>
                  <w:lang w:val="en-US" w:eastAsia="ko-KR"/>
                </w:rPr>
                <w:delText>Inner RB Allocations</w:delText>
              </w:r>
              <w:r w:rsidRPr="00B42D74" w:rsidDel="00292327">
                <w:rPr>
                  <w:rFonts w:eastAsiaTheme="minorEastAsia"/>
                  <w:b/>
                  <w:bCs/>
                  <w:vertAlign w:val="superscript"/>
                  <w:lang w:val="en-US" w:eastAsia="ko-KR"/>
                </w:rPr>
                <w:delText>2</w:delText>
              </w:r>
            </w:del>
          </w:p>
        </w:tc>
        <w:tc>
          <w:tcPr>
            <w:tcW w:w="1531" w:type="dxa"/>
            <w:vAlign w:val="center"/>
          </w:tcPr>
          <w:p w14:paraId="48E81875" w14:textId="5892BBC0" w:rsidR="00292327" w:rsidRPr="00B42D74" w:rsidDel="00292327" w:rsidRDefault="00292327" w:rsidP="00842F42">
            <w:pPr>
              <w:spacing w:after="0"/>
              <w:rPr>
                <w:del w:id="29" w:author="Chan Fernando" w:date="2020-05-14T12:40:00Z"/>
                <w:rFonts w:eastAsiaTheme="minorEastAsia"/>
                <w:b/>
                <w:bCs/>
                <w:lang w:val="en-US" w:eastAsia="ko-KR"/>
              </w:rPr>
            </w:pPr>
            <w:del w:id="30" w:author="Chan Fernando" w:date="2020-05-14T12:40:00Z">
              <w:r w:rsidRPr="00B42D74" w:rsidDel="00292327">
                <w:rPr>
                  <w:rFonts w:eastAsiaTheme="minorEastAsia"/>
                  <w:b/>
                  <w:bCs/>
                  <w:lang w:val="en-US" w:eastAsia="ko-KR"/>
                </w:rPr>
                <w:delText>Channel Center RB Allocation</w:delText>
              </w:r>
              <w:r w:rsidRPr="00B42D74" w:rsidDel="00292327">
                <w:rPr>
                  <w:rFonts w:eastAsiaTheme="minorEastAsia"/>
                  <w:b/>
                  <w:bCs/>
                  <w:vertAlign w:val="superscript"/>
                  <w:lang w:val="en-US" w:eastAsia="ko-KR"/>
                </w:rPr>
                <w:delText>1</w:delText>
              </w:r>
            </w:del>
          </w:p>
        </w:tc>
      </w:tr>
      <w:tr w:rsidR="00292327" w:rsidRPr="00B42D74" w:rsidDel="00292327" w14:paraId="773BE4C2" w14:textId="2C58A3EF" w:rsidTr="00842F42">
        <w:trPr>
          <w:trHeight w:val="280"/>
          <w:jc w:val="center"/>
          <w:del w:id="31" w:author="Chan Fernando" w:date="2020-05-14T12:40:00Z"/>
        </w:trPr>
        <w:tc>
          <w:tcPr>
            <w:tcW w:w="1386" w:type="dxa"/>
            <w:vMerge w:val="restart"/>
            <w:vAlign w:val="center"/>
          </w:tcPr>
          <w:p w14:paraId="76A57F05" w14:textId="002A05B2" w:rsidR="00292327" w:rsidRPr="00B42D74" w:rsidDel="00292327" w:rsidRDefault="00292327" w:rsidP="00842F42">
            <w:pPr>
              <w:spacing w:after="0"/>
              <w:rPr>
                <w:del w:id="32" w:author="Chan Fernando" w:date="2020-05-14T12:40:00Z"/>
                <w:rFonts w:eastAsiaTheme="minorEastAsia"/>
                <w:lang w:eastAsia="ko-KR"/>
              </w:rPr>
            </w:pPr>
            <w:del w:id="33" w:author="Chan Fernando" w:date="2020-05-14T12:40:00Z">
              <w:r w:rsidRPr="00B42D74" w:rsidDel="00292327">
                <w:rPr>
                  <w:rFonts w:eastAsiaTheme="minorEastAsia" w:hint="eastAsia"/>
                  <w:lang w:eastAsia="ko-KR"/>
                </w:rPr>
                <w:delText>TBD</w:delText>
              </w:r>
            </w:del>
          </w:p>
        </w:tc>
        <w:tc>
          <w:tcPr>
            <w:tcW w:w="1459" w:type="dxa"/>
            <w:vMerge w:val="restart"/>
            <w:vAlign w:val="center"/>
          </w:tcPr>
          <w:p w14:paraId="4606CD97" w14:textId="30BF75BB" w:rsidR="00292327" w:rsidRPr="00B42D74" w:rsidDel="00292327" w:rsidRDefault="00292327" w:rsidP="00842F42">
            <w:pPr>
              <w:spacing w:after="0"/>
              <w:rPr>
                <w:del w:id="34" w:author="Chan Fernando" w:date="2020-05-14T12:40:00Z"/>
                <w:rFonts w:eastAsiaTheme="minorEastAsia"/>
                <w:lang w:eastAsia="ko-KR"/>
              </w:rPr>
            </w:pPr>
            <w:del w:id="35" w:author="Chan Fernando" w:date="2020-05-14T12:40:00Z">
              <w:r w:rsidRPr="00B42D74" w:rsidDel="00292327">
                <w:rPr>
                  <w:rFonts w:eastAsiaTheme="minorEastAsia"/>
                  <w:lang w:eastAsia="ko-KR"/>
                </w:rPr>
                <w:delText>10</w:delText>
              </w:r>
            </w:del>
          </w:p>
        </w:tc>
        <w:tc>
          <w:tcPr>
            <w:tcW w:w="953" w:type="dxa"/>
            <w:vAlign w:val="center"/>
          </w:tcPr>
          <w:p w14:paraId="0E09ED8E" w14:textId="70C3AC49" w:rsidR="00292327" w:rsidRPr="00B42D74" w:rsidDel="00292327" w:rsidRDefault="00292327" w:rsidP="00842F42">
            <w:pPr>
              <w:spacing w:after="0"/>
              <w:rPr>
                <w:del w:id="36" w:author="Chan Fernando" w:date="2020-05-14T12:40:00Z"/>
                <w:rFonts w:eastAsiaTheme="minorEastAsia"/>
                <w:lang w:eastAsia="ko-KR"/>
              </w:rPr>
            </w:pPr>
            <w:del w:id="37" w:author="Chan Fernando" w:date="2020-05-14T12:40:00Z">
              <w:r w:rsidRPr="00B42D74" w:rsidDel="00292327">
                <w:rPr>
                  <w:rFonts w:eastAsiaTheme="minorEastAsia"/>
                  <w:lang w:eastAsia="ko-KR"/>
                </w:rPr>
                <w:delText>15, 30</w:delText>
              </w:r>
            </w:del>
          </w:p>
        </w:tc>
        <w:tc>
          <w:tcPr>
            <w:tcW w:w="1507" w:type="dxa"/>
            <w:vAlign w:val="center"/>
          </w:tcPr>
          <w:p w14:paraId="2DEB0FF1" w14:textId="52C2B645" w:rsidR="00292327" w:rsidRPr="00B42D74" w:rsidDel="00292327" w:rsidRDefault="00292327" w:rsidP="00842F42">
            <w:pPr>
              <w:spacing w:after="0"/>
              <w:rPr>
                <w:del w:id="38" w:author="Chan Fernando" w:date="2020-05-14T12:40:00Z"/>
                <w:rFonts w:eastAsiaTheme="minorEastAsia"/>
                <w:lang w:eastAsia="ko-KR"/>
              </w:rPr>
            </w:pPr>
            <w:del w:id="39" w:author="Chan Fernando" w:date="2020-05-14T12:40:00Z">
              <w:r w:rsidRPr="00B42D74" w:rsidDel="00292327">
                <w:rPr>
                  <w:rFonts w:eastAsiaTheme="minorEastAsia"/>
                  <w:lang w:eastAsia="ko-KR"/>
                </w:rPr>
                <w:delText>≤ TBD</w:delText>
              </w:r>
            </w:del>
          </w:p>
        </w:tc>
        <w:tc>
          <w:tcPr>
            <w:tcW w:w="1488" w:type="dxa"/>
            <w:vAlign w:val="center"/>
          </w:tcPr>
          <w:p w14:paraId="2DCF6299" w14:textId="67AA9B15" w:rsidR="00292327" w:rsidRPr="00B42D74" w:rsidDel="00292327" w:rsidRDefault="00292327" w:rsidP="00842F42">
            <w:pPr>
              <w:spacing w:after="0"/>
              <w:rPr>
                <w:del w:id="40" w:author="Chan Fernando" w:date="2020-05-14T12:40:00Z"/>
                <w:rFonts w:eastAsiaTheme="minorEastAsia"/>
                <w:lang w:eastAsia="ko-KR"/>
              </w:rPr>
            </w:pPr>
            <w:del w:id="41" w:author="Chan Fernando" w:date="2020-05-14T12:40:00Z">
              <w:r w:rsidRPr="00B42D74" w:rsidDel="00292327">
                <w:rPr>
                  <w:rFonts w:eastAsiaTheme="minorEastAsia"/>
                  <w:lang w:eastAsia="ko-KR"/>
                </w:rPr>
                <w:delText>≤ TBD</w:delText>
              </w:r>
            </w:del>
          </w:p>
        </w:tc>
        <w:tc>
          <w:tcPr>
            <w:tcW w:w="1531" w:type="dxa"/>
            <w:vAlign w:val="center"/>
          </w:tcPr>
          <w:p w14:paraId="08065D74" w14:textId="515E5E68" w:rsidR="00292327" w:rsidRPr="00B42D74" w:rsidDel="00292327" w:rsidRDefault="00292327" w:rsidP="00842F42">
            <w:pPr>
              <w:spacing w:after="0"/>
              <w:rPr>
                <w:del w:id="42" w:author="Chan Fernando" w:date="2020-05-14T12:40:00Z"/>
                <w:rFonts w:eastAsiaTheme="minorEastAsia"/>
                <w:lang w:eastAsia="ko-KR"/>
              </w:rPr>
            </w:pPr>
            <w:del w:id="43" w:author="Chan Fernando" w:date="2020-05-14T12:40:00Z">
              <w:r w:rsidRPr="00B42D74" w:rsidDel="00292327">
                <w:rPr>
                  <w:rFonts w:eastAsiaTheme="minorEastAsia"/>
                  <w:lang w:eastAsia="ko-KR"/>
                </w:rPr>
                <w:delText>≤ TBD</w:delText>
              </w:r>
            </w:del>
          </w:p>
        </w:tc>
      </w:tr>
      <w:tr w:rsidR="00292327" w:rsidRPr="00B42D74" w:rsidDel="00292327" w14:paraId="43919610" w14:textId="1DE6D2EF" w:rsidTr="00842F42">
        <w:trPr>
          <w:trHeight w:val="280"/>
          <w:jc w:val="center"/>
          <w:del w:id="44" w:author="Chan Fernando" w:date="2020-05-14T12:40:00Z"/>
        </w:trPr>
        <w:tc>
          <w:tcPr>
            <w:tcW w:w="1386" w:type="dxa"/>
            <w:vMerge/>
          </w:tcPr>
          <w:p w14:paraId="4FC3DA77" w14:textId="5F95CDBB" w:rsidR="00292327" w:rsidRPr="00B42D74" w:rsidDel="00292327" w:rsidRDefault="00292327" w:rsidP="00842F42">
            <w:pPr>
              <w:spacing w:after="0"/>
              <w:rPr>
                <w:del w:id="45" w:author="Chan Fernando" w:date="2020-05-14T12:40:00Z"/>
                <w:rFonts w:eastAsiaTheme="minorEastAsia"/>
                <w:lang w:eastAsia="ko-KR"/>
              </w:rPr>
            </w:pPr>
          </w:p>
        </w:tc>
        <w:tc>
          <w:tcPr>
            <w:tcW w:w="1459" w:type="dxa"/>
            <w:vMerge/>
          </w:tcPr>
          <w:p w14:paraId="27A0E7F7" w14:textId="11026AD5" w:rsidR="00292327" w:rsidRPr="00B42D74" w:rsidDel="00292327" w:rsidRDefault="00292327" w:rsidP="00842F42">
            <w:pPr>
              <w:spacing w:after="0"/>
              <w:rPr>
                <w:del w:id="46" w:author="Chan Fernando" w:date="2020-05-14T12:40:00Z"/>
                <w:rFonts w:eastAsiaTheme="minorEastAsia"/>
                <w:lang w:eastAsia="ko-KR"/>
              </w:rPr>
            </w:pPr>
          </w:p>
        </w:tc>
        <w:tc>
          <w:tcPr>
            <w:tcW w:w="953" w:type="dxa"/>
            <w:vAlign w:val="center"/>
          </w:tcPr>
          <w:p w14:paraId="62EFB550" w14:textId="563A1DFC" w:rsidR="00292327" w:rsidRPr="00B42D74" w:rsidDel="00292327" w:rsidRDefault="00292327" w:rsidP="00842F42">
            <w:pPr>
              <w:spacing w:after="0"/>
              <w:rPr>
                <w:del w:id="47" w:author="Chan Fernando" w:date="2020-05-14T12:40:00Z"/>
                <w:rFonts w:eastAsiaTheme="minorEastAsia"/>
                <w:lang w:eastAsia="ko-KR"/>
              </w:rPr>
            </w:pPr>
            <w:del w:id="48" w:author="Chan Fernando" w:date="2020-05-14T12:40:00Z">
              <w:r w:rsidRPr="00B42D74" w:rsidDel="00292327">
                <w:rPr>
                  <w:rFonts w:eastAsiaTheme="minorEastAsia"/>
                  <w:lang w:eastAsia="ko-KR"/>
                </w:rPr>
                <w:delText>60</w:delText>
              </w:r>
            </w:del>
          </w:p>
        </w:tc>
        <w:tc>
          <w:tcPr>
            <w:tcW w:w="1507" w:type="dxa"/>
            <w:vAlign w:val="center"/>
          </w:tcPr>
          <w:p w14:paraId="210B9BF3" w14:textId="3E213246" w:rsidR="00292327" w:rsidRPr="00B42D74" w:rsidDel="00292327" w:rsidRDefault="00292327" w:rsidP="00842F42">
            <w:pPr>
              <w:spacing w:after="0"/>
              <w:rPr>
                <w:del w:id="49" w:author="Chan Fernando" w:date="2020-05-14T12:40:00Z"/>
                <w:rFonts w:eastAsiaTheme="minorEastAsia"/>
                <w:lang w:eastAsia="ko-KR"/>
              </w:rPr>
            </w:pPr>
            <w:del w:id="50" w:author="Chan Fernando" w:date="2020-05-14T12:40:00Z">
              <w:r w:rsidRPr="00B42D74" w:rsidDel="00292327">
                <w:rPr>
                  <w:rFonts w:eastAsiaTheme="minorEastAsia"/>
                  <w:lang w:eastAsia="ko-KR"/>
                </w:rPr>
                <w:delText>≤ TBD</w:delText>
              </w:r>
            </w:del>
          </w:p>
        </w:tc>
        <w:tc>
          <w:tcPr>
            <w:tcW w:w="1488" w:type="dxa"/>
            <w:vAlign w:val="center"/>
          </w:tcPr>
          <w:p w14:paraId="556A839B" w14:textId="029578CF" w:rsidR="00292327" w:rsidRPr="00B42D74" w:rsidDel="00292327" w:rsidRDefault="00292327" w:rsidP="00842F42">
            <w:pPr>
              <w:spacing w:after="0"/>
              <w:rPr>
                <w:del w:id="51" w:author="Chan Fernando" w:date="2020-05-14T12:40:00Z"/>
                <w:rFonts w:eastAsiaTheme="minorEastAsia"/>
                <w:lang w:eastAsia="ko-KR"/>
              </w:rPr>
            </w:pPr>
            <w:del w:id="52" w:author="Chan Fernando" w:date="2020-05-14T12:40:00Z">
              <w:r w:rsidRPr="00B42D74" w:rsidDel="00292327">
                <w:rPr>
                  <w:rFonts w:eastAsiaTheme="minorEastAsia"/>
                  <w:lang w:eastAsia="ko-KR"/>
                </w:rPr>
                <w:delText>≤ TBD</w:delText>
              </w:r>
            </w:del>
          </w:p>
        </w:tc>
        <w:tc>
          <w:tcPr>
            <w:tcW w:w="1531" w:type="dxa"/>
            <w:vAlign w:val="center"/>
          </w:tcPr>
          <w:p w14:paraId="7247B257" w14:textId="61B5FE3A" w:rsidR="00292327" w:rsidRPr="00B42D74" w:rsidDel="00292327" w:rsidRDefault="00292327" w:rsidP="00842F42">
            <w:pPr>
              <w:spacing w:after="0"/>
              <w:rPr>
                <w:del w:id="53" w:author="Chan Fernando" w:date="2020-05-14T12:40:00Z"/>
                <w:rFonts w:eastAsiaTheme="minorEastAsia"/>
                <w:lang w:eastAsia="ko-KR"/>
              </w:rPr>
            </w:pPr>
            <w:del w:id="54" w:author="Chan Fernando" w:date="2020-05-14T12:40:00Z">
              <w:r w:rsidRPr="00B42D74" w:rsidDel="00292327">
                <w:rPr>
                  <w:rFonts w:eastAsiaTheme="minorEastAsia"/>
                  <w:lang w:eastAsia="ko-KR"/>
                </w:rPr>
                <w:delText>≤ TBD</w:delText>
              </w:r>
            </w:del>
          </w:p>
        </w:tc>
      </w:tr>
      <w:tr w:rsidR="00292327" w:rsidRPr="00B42D74" w:rsidDel="00292327" w14:paraId="78BE042A" w14:textId="72EF8AB5" w:rsidTr="00842F42">
        <w:trPr>
          <w:trHeight w:val="280"/>
          <w:jc w:val="center"/>
          <w:del w:id="55" w:author="Chan Fernando" w:date="2020-05-14T12:40:00Z"/>
        </w:trPr>
        <w:tc>
          <w:tcPr>
            <w:tcW w:w="1386" w:type="dxa"/>
            <w:vMerge w:val="restart"/>
            <w:vAlign w:val="center"/>
          </w:tcPr>
          <w:p w14:paraId="4336B15D" w14:textId="448EC3DD" w:rsidR="00292327" w:rsidRPr="00B42D74" w:rsidDel="00292327" w:rsidRDefault="00292327" w:rsidP="00842F42">
            <w:pPr>
              <w:spacing w:after="0"/>
              <w:rPr>
                <w:del w:id="56" w:author="Chan Fernando" w:date="2020-05-14T12:40:00Z"/>
                <w:rFonts w:eastAsiaTheme="minorEastAsia"/>
                <w:lang w:eastAsia="ko-KR"/>
              </w:rPr>
            </w:pPr>
            <w:del w:id="57" w:author="Chan Fernando" w:date="2020-05-14T12:40:00Z">
              <w:r w:rsidRPr="00B42D74" w:rsidDel="00292327">
                <w:rPr>
                  <w:rFonts w:eastAsiaTheme="minorEastAsia" w:hint="eastAsia"/>
                  <w:lang w:eastAsia="ko-KR"/>
                </w:rPr>
                <w:delText>TBD</w:delText>
              </w:r>
            </w:del>
          </w:p>
        </w:tc>
        <w:tc>
          <w:tcPr>
            <w:tcW w:w="1459" w:type="dxa"/>
            <w:vAlign w:val="center"/>
          </w:tcPr>
          <w:p w14:paraId="243F168D" w14:textId="046952E3" w:rsidR="00292327" w:rsidRPr="00B42D74" w:rsidDel="00292327" w:rsidRDefault="00292327" w:rsidP="00842F42">
            <w:pPr>
              <w:spacing w:after="0"/>
              <w:rPr>
                <w:del w:id="58" w:author="Chan Fernando" w:date="2020-05-14T12:40:00Z"/>
                <w:rFonts w:eastAsiaTheme="minorEastAsia"/>
                <w:lang w:eastAsia="ko-KR"/>
              </w:rPr>
            </w:pPr>
            <w:del w:id="59" w:author="Chan Fernando" w:date="2020-05-14T12:40:00Z">
              <w:r w:rsidRPr="00B42D74" w:rsidDel="00292327">
                <w:rPr>
                  <w:rFonts w:eastAsiaTheme="minorEastAsia"/>
                  <w:lang w:eastAsia="ko-KR"/>
                </w:rPr>
                <w:delText>20</w:delText>
              </w:r>
            </w:del>
          </w:p>
        </w:tc>
        <w:tc>
          <w:tcPr>
            <w:tcW w:w="953" w:type="dxa"/>
            <w:vAlign w:val="center"/>
          </w:tcPr>
          <w:p w14:paraId="2350E9EE" w14:textId="5158032B" w:rsidR="00292327" w:rsidRPr="00B42D74" w:rsidDel="00292327" w:rsidRDefault="00292327" w:rsidP="00842F42">
            <w:pPr>
              <w:spacing w:after="0"/>
              <w:rPr>
                <w:del w:id="60" w:author="Chan Fernando" w:date="2020-05-14T12:40:00Z"/>
                <w:rFonts w:eastAsiaTheme="minorEastAsia"/>
                <w:lang w:eastAsia="ko-KR"/>
              </w:rPr>
            </w:pPr>
            <w:del w:id="61" w:author="Chan Fernando" w:date="2020-05-14T12:40:00Z">
              <w:r w:rsidRPr="00B42D74" w:rsidDel="00292327">
                <w:rPr>
                  <w:rFonts w:eastAsiaTheme="minorEastAsia"/>
                  <w:lang w:eastAsia="ko-KR"/>
                </w:rPr>
                <w:delText>15, 30, 60</w:delText>
              </w:r>
            </w:del>
          </w:p>
        </w:tc>
        <w:tc>
          <w:tcPr>
            <w:tcW w:w="1507" w:type="dxa"/>
            <w:vAlign w:val="center"/>
          </w:tcPr>
          <w:p w14:paraId="722B069B" w14:textId="6645FB80" w:rsidR="00292327" w:rsidRPr="00B42D74" w:rsidDel="00292327" w:rsidRDefault="00292327" w:rsidP="00842F42">
            <w:pPr>
              <w:spacing w:after="0"/>
              <w:rPr>
                <w:del w:id="62" w:author="Chan Fernando" w:date="2020-05-14T12:40:00Z"/>
                <w:rFonts w:eastAsiaTheme="minorEastAsia"/>
                <w:lang w:eastAsia="ko-KR"/>
              </w:rPr>
            </w:pPr>
            <w:del w:id="63" w:author="Chan Fernando" w:date="2020-05-14T12:40:00Z">
              <w:r w:rsidRPr="00B42D74" w:rsidDel="00292327">
                <w:rPr>
                  <w:rFonts w:eastAsiaTheme="minorEastAsia"/>
                  <w:lang w:eastAsia="ko-KR"/>
                </w:rPr>
                <w:delText>≤ TBD</w:delText>
              </w:r>
            </w:del>
          </w:p>
        </w:tc>
        <w:tc>
          <w:tcPr>
            <w:tcW w:w="1488" w:type="dxa"/>
            <w:vAlign w:val="center"/>
          </w:tcPr>
          <w:p w14:paraId="77A95C85" w14:textId="745E8891" w:rsidR="00292327" w:rsidRPr="00B42D74" w:rsidDel="00292327" w:rsidRDefault="00292327" w:rsidP="00842F42">
            <w:pPr>
              <w:spacing w:after="0"/>
              <w:rPr>
                <w:del w:id="64" w:author="Chan Fernando" w:date="2020-05-14T12:40:00Z"/>
                <w:rFonts w:eastAsiaTheme="minorEastAsia"/>
                <w:lang w:eastAsia="ko-KR"/>
              </w:rPr>
            </w:pPr>
            <w:del w:id="65" w:author="Chan Fernando" w:date="2020-05-14T12:40:00Z">
              <w:r w:rsidRPr="00B42D74" w:rsidDel="00292327">
                <w:rPr>
                  <w:rFonts w:eastAsiaTheme="minorEastAsia"/>
                  <w:lang w:eastAsia="ko-KR"/>
                </w:rPr>
                <w:delText>≤ TBD</w:delText>
              </w:r>
            </w:del>
          </w:p>
        </w:tc>
        <w:tc>
          <w:tcPr>
            <w:tcW w:w="1531" w:type="dxa"/>
            <w:vAlign w:val="center"/>
          </w:tcPr>
          <w:p w14:paraId="374F5008" w14:textId="3CBE7DDE" w:rsidR="00292327" w:rsidRPr="00B42D74" w:rsidDel="00292327" w:rsidRDefault="00292327" w:rsidP="00842F42">
            <w:pPr>
              <w:spacing w:after="0"/>
              <w:rPr>
                <w:del w:id="66" w:author="Chan Fernando" w:date="2020-05-14T12:40:00Z"/>
                <w:rFonts w:eastAsiaTheme="minorEastAsia"/>
                <w:lang w:eastAsia="ko-KR"/>
              </w:rPr>
            </w:pPr>
            <w:del w:id="67" w:author="Chan Fernando" w:date="2020-05-14T12:40:00Z">
              <w:r w:rsidRPr="00B42D74" w:rsidDel="00292327">
                <w:rPr>
                  <w:rFonts w:eastAsiaTheme="minorEastAsia"/>
                  <w:lang w:eastAsia="ko-KR"/>
                </w:rPr>
                <w:delText>≤ TBD</w:delText>
              </w:r>
            </w:del>
          </w:p>
        </w:tc>
      </w:tr>
      <w:tr w:rsidR="00292327" w:rsidRPr="00B42D74" w:rsidDel="00292327" w14:paraId="479E711C" w14:textId="4CF9A469" w:rsidTr="00842F42">
        <w:trPr>
          <w:trHeight w:val="289"/>
          <w:jc w:val="center"/>
          <w:del w:id="68" w:author="Chan Fernando" w:date="2020-05-14T12:40:00Z"/>
        </w:trPr>
        <w:tc>
          <w:tcPr>
            <w:tcW w:w="1386" w:type="dxa"/>
            <w:vMerge/>
          </w:tcPr>
          <w:p w14:paraId="2CB2C77B" w14:textId="6AA93285" w:rsidR="00292327" w:rsidRPr="00B42D74" w:rsidDel="00292327" w:rsidRDefault="00292327" w:rsidP="00842F42">
            <w:pPr>
              <w:spacing w:after="0"/>
              <w:rPr>
                <w:del w:id="69" w:author="Chan Fernando" w:date="2020-05-14T12:40:00Z"/>
                <w:rFonts w:eastAsiaTheme="minorEastAsia"/>
                <w:lang w:eastAsia="ko-KR"/>
              </w:rPr>
            </w:pPr>
          </w:p>
        </w:tc>
        <w:tc>
          <w:tcPr>
            <w:tcW w:w="1459" w:type="dxa"/>
            <w:vMerge w:val="restart"/>
            <w:vAlign w:val="center"/>
          </w:tcPr>
          <w:p w14:paraId="619B75D9" w14:textId="4C8FE1A1" w:rsidR="00292327" w:rsidRPr="00B42D74" w:rsidDel="00292327" w:rsidRDefault="00292327" w:rsidP="00842F42">
            <w:pPr>
              <w:spacing w:after="0"/>
              <w:rPr>
                <w:del w:id="70" w:author="Chan Fernando" w:date="2020-05-14T12:40:00Z"/>
                <w:rFonts w:eastAsiaTheme="minorEastAsia"/>
                <w:lang w:eastAsia="ko-KR"/>
              </w:rPr>
            </w:pPr>
            <w:del w:id="71" w:author="Chan Fernando" w:date="2020-05-14T12:40:00Z">
              <w:r w:rsidRPr="00B42D74" w:rsidDel="00292327">
                <w:rPr>
                  <w:rFonts w:eastAsiaTheme="minorEastAsia"/>
                  <w:lang w:eastAsia="ko-KR"/>
                </w:rPr>
                <w:delText>30</w:delText>
              </w:r>
            </w:del>
          </w:p>
        </w:tc>
        <w:tc>
          <w:tcPr>
            <w:tcW w:w="953" w:type="dxa"/>
            <w:vAlign w:val="center"/>
          </w:tcPr>
          <w:p w14:paraId="24050091" w14:textId="2D0BBCE9" w:rsidR="00292327" w:rsidRPr="00B42D74" w:rsidDel="00292327" w:rsidRDefault="00292327" w:rsidP="00842F42">
            <w:pPr>
              <w:spacing w:after="0"/>
              <w:rPr>
                <w:del w:id="72" w:author="Chan Fernando" w:date="2020-05-14T12:40:00Z"/>
                <w:rFonts w:eastAsiaTheme="minorEastAsia"/>
                <w:lang w:eastAsia="ko-KR"/>
              </w:rPr>
            </w:pPr>
            <w:del w:id="73" w:author="Chan Fernando" w:date="2020-05-14T12:40:00Z">
              <w:r w:rsidRPr="00B42D74" w:rsidDel="00292327">
                <w:rPr>
                  <w:rFonts w:eastAsiaTheme="minorEastAsia"/>
                  <w:lang w:eastAsia="ko-KR"/>
                </w:rPr>
                <w:delText>15, 30</w:delText>
              </w:r>
            </w:del>
          </w:p>
        </w:tc>
        <w:tc>
          <w:tcPr>
            <w:tcW w:w="1507" w:type="dxa"/>
            <w:vMerge w:val="restart"/>
            <w:vAlign w:val="center"/>
          </w:tcPr>
          <w:p w14:paraId="6EF38261" w14:textId="59EE2C42" w:rsidR="00292327" w:rsidRPr="00B42D74" w:rsidDel="00292327" w:rsidRDefault="00292327" w:rsidP="00842F42">
            <w:pPr>
              <w:spacing w:after="0"/>
              <w:rPr>
                <w:del w:id="74" w:author="Chan Fernando" w:date="2020-05-14T12:40:00Z"/>
                <w:rFonts w:eastAsiaTheme="minorEastAsia"/>
                <w:lang w:eastAsia="ko-KR"/>
              </w:rPr>
            </w:pPr>
            <w:del w:id="75" w:author="Chan Fernando" w:date="2020-05-14T12:40:00Z">
              <w:r w:rsidRPr="00B42D74" w:rsidDel="00292327">
                <w:rPr>
                  <w:rFonts w:eastAsiaTheme="minorEastAsia"/>
                  <w:lang w:eastAsia="ko-KR"/>
                </w:rPr>
                <w:delText>≤ TBD</w:delText>
              </w:r>
            </w:del>
          </w:p>
        </w:tc>
        <w:tc>
          <w:tcPr>
            <w:tcW w:w="1488" w:type="dxa"/>
            <w:vMerge w:val="restart"/>
            <w:vAlign w:val="center"/>
          </w:tcPr>
          <w:p w14:paraId="0EDDBCED" w14:textId="1B9FBA14" w:rsidR="00292327" w:rsidRPr="00B42D74" w:rsidDel="00292327" w:rsidRDefault="00292327" w:rsidP="00842F42">
            <w:pPr>
              <w:spacing w:after="0"/>
              <w:rPr>
                <w:del w:id="76" w:author="Chan Fernando" w:date="2020-05-14T12:40:00Z"/>
                <w:rFonts w:eastAsiaTheme="minorEastAsia"/>
                <w:lang w:eastAsia="ko-KR"/>
              </w:rPr>
            </w:pPr>
            <w:del w:id="77" w:author="Chan Fernando" w:date="2020-05-14T12:40:00Z">
              <w:r w:rsidRPr="00B42D74" w:rsidDel="00292327">
                <w:rPr>
                  <w:rFonts w:eastAsiaTheme="minorEastAsia"/>
                  <w:lang w:eastAsia="ko-KR"/>
                </w:rPr>
                <w:delText>≤ TBD</w:delText>
              </w:r>
            </w:del>
          </w:p>
        </w:tc>
        <w:tc>
          <w:tcPr>
            <w:tcW w:w="1531" w:type="dxa"/>
            <w:vAlign w:val="center"/>
          </w:tcPr>
          <w:p w14:paraId="6BA582F9" w14:textId="2AAD1489" w:rsidR="00292327" w:rsidRPr="00B42D74" w:rsidDel="00292327" w:rsidRDefault="00292327" w:rsidP="00842F42">
            <w:pPr>
              <w:spacing w:after="0"/>
              <w:rPr>
                <w:del w:id="78" w:author="Chan Fernando" w:date="2020-05-14T12:40:00Z"/>
                <w:rFonts w:eastAsiaTheme="minorEastAsia"/>
                <w:lang w:eastAsia="ko-KR"/>
              </w:rPr>
            </w:pPr>
            <w:del w:id="79" w:author="Chan Fernando" w:date="2020-05-14T12:40:00Z">
              <w:r w:rsidRPr="00B42D74" w:rsidDel="00292327">
                <w:rPr>
                  <w:rFonts w:eastAsiaTheme="minorEastAsia"/>
                  <w:lang w:eastAsia="ko-KR"/>
                </w:rPr>
                <w:delText>≤ TBD</w:delText>
              </w:r>
            </w:del>
          </w:p>
        </w:tc>
      </w:tr>
      <w:tr w:rsidR="00292327" w:rsidRPr="00B42D74" w:rsidDel="00292327" w14:paraId="09D02E02" w14:textId="55F0E19C" w:rsidTr="00842F42">
        <w:trPr>
          <w:trHeight w:val="289"/>
          <w:jc w:val="center"/>
          <w:del w:id="80" w:author="Chan Fernando" w:date="2020-05-14T12:40:00Z"/>
        </w:trPr>
        <w:tc>
          <w:tcPr>
            <w:tcW w:w="1386" w:type="dxa"/>
            <w:vMerge/>
          </w:tcPr>
          <w:p w14:paraId="24661351" w14:textId="2025256A" w:rsidR="00292327" w:rsidRPr="00B42D74" w:rsidDel="00292327" w:rsidRDefault="00292327" w:rsidP="00842F42">
            <w:pPr>
              <w:spacing w:after="0"/>
              <w:rPr>
                <w:del w:id="81" w:author="Chan Fernando" w:date="2020-05-14T12:40:00Z"/>
                <w:rFonts w:eastAsiaTheme="minorEastAsia"/>
                <w:lang w:eastAsia="ko-KR"/>
              </w:rPr>
            </w:pPr>
          </w:p>
        </w:tc>
        <w:tc>
          <w:tcPr>
            <w:tcW w:w="1459" w:type="dxa"/>
            <w:vMerge/>
          </w:tcPr>
          <w:p w14:paraId="7AFFE396" w14:textId="4C19221B" w:rsidR="00292327" w:rsidRPr="00B42D74" w:rsidDel="00292327" w:rsidRDefault="00292327" w:rsidP="00842F42">
            <w:pPr>
              <w:spacing w:after="0"/>
              <w:rPr>
                <w:del w:id="82" w:author="Chan Fernando" w:date="2020-05-14T12:40:00Z"/>
                <w:rFonts w:eastAsiaTheme="minorEastAsia"/>
                <w:lang w:eastAsia="ko-KR"/>
              </w:rPr>
            </w:pPr>
          </w:p>
        </w:tc>
        <w:tc>
          <w:tcPr>
            <w:tcW w:w="953" w:type="dxa"/>
            <w:vAlign w:val="center"/>
          </w:tcPr>
          <w:p w14:paraId="45CAF78A" w14:textId="2138D128" w:rsidR="00292327" w:rsidRPr="00B42D74" w:rsidDel="00292327" w:rsidRDefault="00292327" w:rsidP="00842F42">
            <w:pPr>
              <w:spacing w:after="0"/>
              <w:rPr>
                <w:del w:id="83" w:author="Chan Fernando" w:date="2020-05-14T12:40:00Z"/>
                <w:rFonts w:eastAsiaTheme="minorEastAsia"/>
                <w:lang w:eastAsia="ko-KR"/>
              </w:rPr>
            </w:pPr>
            <w:del w:id="84" w:author="Chan Fernando" w:date="2020-05-14T12:40:00Z">
              <w:r w:rsidRPr="00B42D74" w:rsidDel="00292327">
                <w:rPr>
                  <w:rFonts w:eastAsiaTheme="minorEastAsia"/>
                  <w:lang w:eastAsia="ko-KR"/>
                </w:rPr>
                <w:delText>60</w:delText>
              </w:r>
            </w:del>
          </w:p>
        </w:tc>
        <w:tc>
          <w:tcPr>
            <w:tcW w:w="1507" w:type="dxa"/>
            <w:vMerge/>
            <w:vAlign w:val="center"/>
          </w:tcPr>
          <w:p w14:paraId="16874154" w14:textId="1BBCA800" w:rsidR="00292327" w:rsidRPr="00B42D74" w:rsidDel="00292327" w:rsidRDefault="00292327" w:rsidP="00842F42">
            <w:pPr>
              <w:spacing w:after="0"/>
              <w:rPr>
                <w:del w:id="85" w:author="Chan Fernando" w:date="2020-05-14T12:40:00Z"/>
                <w:rFonts w:eastAsiaTheme="minorEastAsia"/>
                <w:lang w:eastAsia="ko-KR"/>
              </w:rPr>
            </w:pPr>
          </w:p>
        </w:tc>
        <w:tc>
          <w:tcPr>
            <w:tcW w:w="1488" w:type="dxa"/>
            <w:vMerge/>
            <w:vAlign w:val="center"/>
          </w:tcPr>
          <w:p w14:paraId="5DE1DEF9" w14:textId="2F85D1E1" w:rsidR="00292327" w:rsidRPr="00B42D74" w:rsidDel="00292327" w:rsidRDefault="00292327" w:rsidP="00842F42">
            <w:pPr>
              <w:spacing w:after="0"/>
              <w:rPr>
                <w:del w:id="86" w:author="Chan Fernando" w:date="2020-05-14T12:40:00Z"/>
                <w:rFonts w:eastAsiaTheme="minorEastAsia"/>
                <w:lang w:eastAsia="ko-KR"/>
              </w:rPr>
            </w:pPr>
          </w:p>
        </w:tc>
        <w:tc>
          <w:tcPr>
            <w:tcW w:w="1531" w:type="dxa"/>
            <w:vAlign w:val="center"/>
          </w:tcPr>
          <w:p w14:paraId="3D33DDC9" w14:textId="6F817EF8" w:rsidR="00292327" w:rsidRPr="00B42D74" w:rsidDel="00292327" w:rsidRDefault="00292327" w:rsidP="00842F42">
            <w:pPr>
              <w:spacing w:after="0"/>
              <w:rPr>
                <w:del w:id="87" w:author="Chan Fernando" w:date="2020-05-14T12:40:00Z"/>
                <w:rFonts w:eastAsiaTheme="minorEastAsia"/>
                <w:lang w:eastAsia="ko-KR"/>
              </w:rPr>
            </w:pPr>
            <w:del w:id="88" w:author="Chan Fernando" w:date="2020-05-14T12:40:00Z">
              <w:r w:rsidRPr="00B42D74" w:rsidDel="00292327">
                <w:rPr>
                  <w:rFonts w:eastAsiaTheme="minorEastAsia"/>
                  <w:lang w:eastAsia="ko-KR"/>
                </w:rPr>
                <w:delText>≤ TBD</w:delText>
              </w:r>
            </w:del>
          </w:p>
        </w:tc>
      </w:tr>
      <w:tr w:rsidR="00292327" w:rsidRPr="00B42D74" w:rsidDel="00292327" w14:paraId="631E77D4" w14:textId="475D610C" w:rsidTr="00842F42">
        <w:trPr>
          <w:trHeight w:val="280"/>
          <w:jc w:val="center"/>
          <w:del w:id="89" w:author="Chan Fernando" w:date="2020-05-14T12:40:00Z"/>
        </w:trPr>
        <w:tc>
          <w:tcPr>
            <w:tcW w:w="1386" w:type="dxa"/>
            <w:vMerge/>
          </w:tcPr>
          <w:p w14:paraId="1281A8DE" w14:textId="150BFEB5" w:rsidR="00292327" w:rsidRPr="00B42D74" w:rsidDel="00292327" w:rsidRDefault="00292327" w:rsidP="00842F42">
            <w:pPr>
              <w:spacing w:after="0"/>
              <w:rPr>
                <w:del w:id="90" w:author="Chan Fernando" w:date="2020-05-14T12:40:00Z"/>
                <w:rFonts w:eastAsiaTheme="minorEastAsia"/>
                <w:lang w:eastAsia="ko-KR"/>
              </w:rPr>
            </w:pPr>
          </w:p>
        </w:tc>
        <w:tc>
          <w:tcPr>
            <w:tcW w:w="1459" w:type="dxa"/>
            <w:vMerge w:val="restart"/>
            <w:vAlign w:val="center"/>
          </w:tcPr>
          <w:p w14:paraId="13381196" w14:textId="461A4F3C" w:rsidR="00292327" w:rsidRPr="00B42D74" w:rsidDel="00292327" w:rsidRDefault="00292327" w:rsidP="00842F42">
            <w:pPr>
              <w:spacing w:after="0"/>
              <w:rPr>
                <w:del w:id="91" w:author="Chan Fernando" w:date="2020-05-14T12:40:00Z"/>
                <w:rFonts w:eastAsiaTheme="minorEastAsia"/>
                <w:lang w:eastAsia="ko-KR"/>
              </w:rPr>
            </w:pPr>
            <w:del w:id="92" w:author="Chan Fernando" w:date="2020-05-14T12:40:00Z">
              <w:r w:rsidRPr="00B42D74" w:rsidDel="00292327">
                <w:rPr>
                  <w:rFonts w:eastAsiaTheme="minorEastAsia"/>
                  <w:lang w:eastAsia="ko-KR"/>
                </w:rPr>
                <w:delText>40</w:delText>
              </w:r>
            </w:del>
          </w:p>
        </w:tc>
        <w:tc>
          <w:tcPr>
            <w:tcW w:w="953" w:type="dxa"/>
            <w:vAlign w:val="center"/>
          </w:tcPr>
          <w:p w14:paraId="69075F29" w14:textId="15DFD913" w:rsidR="00292327" w:rsidRPr="00B42D74" w:rsidDel="00292327" w:rsidRDefault="00292327" w:rsidP="00842F42">
            <w:pPr>
              <w:spacing w:after="0"/>
              <w:rPr>
                <w:del w:id="93" w:author="Chan Fernando" w:date="2020-05-14T12:40:00Z"/>
                <w:rFonts w:eastAsiaTheme="minorEastAsia"/>
                <w:lang w:eastAsia="ko-KR"/>
              </w:rPr>
            </w:pPr>
            <w:del w:id="94" w:author="Chan Fernando" w:date="2020-05-14T12:40:00Z">
              <w:r w:rsidRPr="00B42D74" w:rsidDel="00292327">
                <w:rPr>
                  <w:rFonts w:eastAsiaTheme="minorEastAsia"/>
                  <w:lang w:eastAsia="ko-KR"/>
                </w:rPr>
                <w:delText>15, 30</w:delText>
              </w:r>
            </w:del>
          </w:p>
        </w:tc>
        <w:tc>
          <w:tcPr>
            <w:tcW w:w="1507" w:type="dxa"/>
            <w:vMerge w:val="restart"/>
            <w:vAlign w:val="center"/>
          </w:tcPr>
          <w:p w14:paraId="5ADAA686" w14:textId="15F292BD" w:rsidR="00292327" w:rsidRPr="00B42D74" w:rsidDel="00292327" w:rsidRDefault="00292327" w:rsidP="00842F42">
            <w:pPr>
              <w:spacing w:after="0"/>
              <w:rPr>
                <w:del w:id="95" w:author="Chan Fernando" w:date="2020-05-14T12:40:00Z"/>
                <w:rFonts w:eastAsiaTheme="minorEastAsia"/>
                <w:lang w:eastAsia="ko-KR"/>
              </w:rPr>
            </w:pPr>
            <w:del w:id="96" w:author="Chan Fernando" w:date="2020-05-14T12:40:00Z">
              <w:r w:rsidRPr="00B42D74" w:rsidDel="00292327">
                <w:rPr>
                  <w:rFonts w:eastAsiaTheme="minorEastAsia"/>
                  <w:lang w:eastAsia="ko-KR"/>
                </w:rPr>
                <w:delText>≤ TBD</w:delText>
              </w:r>
            </w:del>
          </w:p>
        </w:tc>
        <w:tc>
          <w:tcPr>
            <w:tcW w:w="1488" w:type="dxa"/>
            <w:vMerge w:val="restart"/>
            <w:vAlign w:val="center"/>
          </w:tcPr>
          <w:p w14:paraId="11333B79" w14:textId="5315729B" w:rsidR="00292327" w:rsidRPr="00B42D74" w:rsidDel="00292327" w:rsidRDefault="00292327" w:rsidP="00842F42">
            <w:pPr>
              <w:spacing w:after="0"/>
              <w:rPr>
                <w:del w:id="97" w:author="Chan Fernando" w:date="2020-05-14T12:40:00Z"/>
                <w:rFonts w:eastAsiaTheme="minorEastAsia"/>
                <w:lang w:eastAsia="ko-KR"/>
              </w:rPr>
            </w:pPr>
            <w:del w:id="98" w:author="Chan Fernando" w:date="2020-05-14T12:40:00Z">
              <w:r w:rsidRPr="00B42D74" w:rsidDel="00292327">
                <w:rPr>
                  <w:rFonts w:eastAsiaTheme="minorEastAsia"/>
                  <w:lang w:eastAsia="ko-KR"/>
                </w:rPr>
                <w:delText>≤ TBD</w:delText>
              </w:r>
            </w:del>
          </w:p>
        </w:tc>
        <w:tc>
          <w:tcPr>
            <w:tcW w:w="1531" w:type="dxa"/>
            <w:vMerge w:val="restart"/>
            <w:vAlign w:val="center"/>
          </w:tcPr>
          <w:p w14:paraId="757D4DCC" w14:textId="70ECCC0F" w:rsidR="00292327" w:rsidRPr="00B42D74" w:rsidDel="00292327" w:rsidRDefault="00292327" w:rsidP="00842F42">
            <w:pPr>
              <w:spacing w:after="0"/>
              <w:rPr>
                <w:del w:id="99" w:author="Chan Fernando" w:date="2020-05-14T12:40:00Z"/>
                <w:rFonts w:eastAsiaTheme="minorEastAsia"/>
                <w:lang w:eastAsia="ko-KR"/>
              </w:rPr>
            </w:pPr>
            <w:del w:id="100" w:author="Chan Fernando" w:date="2020-05-14T12:40:00Z">
              <w:r w:rsidRPr="00B42D74" w:rsidDel="00292327">
                <w:rPr>
                  <w:rFonts w:eastAsiaTheme="minorEastAsia"/>
                  <w:lang w:eastAsia="ko-KR"/>
                </w:rPr>
                <w:delText>≤ TBD</w:delText>
              </w:r>
            </w:del>
          </w:p>
        </w:tc>
      </w:tr>
      <w:tr w:rsidR="00292327" w:rsidRPr="00B42D74" w:rsidDel="00292327" w14:paraId="1F986B1E" w14:textId="56F67630" w:rsidTr="00842F42">
        <w:trPr>
          <w:trHeight w:val="289"/>
          <w:jc w:val="center"/>
          <w:del w:id="101" w:author="Chan Fernando" w:date="2020-05-14T12:40:00Z"/>
        </w:trPr>
        <w:tc>
          <w:tcPr>
            <w:tcW w:w="1386" w:type="dxa"/>
            <w:vMerge/>
          </w:tcPr>
          <w:p w14:paraId="22E7EF70" w14:textId="6460DE1A" w:rsidR="00292327" w:rsidRPr="00B42D74" w:rsidDel="00292327" w:rsidRDefault="00292327" w:rsidP="00842F42">
            <w:pPr>
              <w:spacing w:after="0"/>
              <w:rPr>
                <w:del w:id="102" w:author="Chan Fernando" w:date="2020-05-14T12:40:00Z"/>
                <w:rFonts w:eastAsiaTheme="minorEastAsia"/>
                <w:lang w:eastAsia="ko-KR"/>
              </w:rPr>
            </w:pPr>
          </w:p>
        </w:tc>
        <w:tc>
          <w:tcPr>
            <w:tcW w:w="1459" w:type="dxa"/>
            <w:vMerge/>
          </w:tcPr>
          <w:p w14:paraId="36D952FC" w14:textId="733575FE" w:rsidR="00292327" w:rsidRPr="00B42D74" w:rsidDel="00292327" w:rsidRDefault="00292327" w:rsidP="00842F42">
            <w:pPr>
              <w:spacing w:after="0"/>
              <w:rPr>
                <w:del w:id="103" w:author="Chan Fernando" w:date="2020-05-14T12:40:00Z"/>
                <w:rFonts w:eastAsiaTheme="minorEastAsia"/>
                <w:lang w:eastAsia="ko-KR"/>
              </w:rPr>
            </w:pPr>
          </w:p>
        </w:tc>
        <w:tc>
          <w:tcPr>
            <w:tcW w:w="953" w:type="dxa"/>
            <w:vAlign w:val="center"/>
          </w:tcPr>
          <w:p w14:paraId="4A516955" w14:textId="445535E2" w:rsidR="00292327" w:rsidRPr="00B42D74" w:rsidDel="00292327" w:rsidRDefault="00292327" w:rsidP="00842F42">
            <w:pPr>
              <w:spacing w:after="0"/>
              <w:rPr>
                <w:del w:id="104" w:author="Chan Fernando" w:date="2020-05-14T12:40:00Z"/>
                <w:rFonts w:eastAsiaTheme="minorEastAsia"/>
                <w:lang w:eastAsia="ko-KR"/>
              </w:rPr>
            </w:pPr>
            <w:del w:id="105" w:author="Chan Fernando" w:date="2020-05-14T12:40:00Z">
              <w:r w:rsidRPr="00B42D74" w:rsidDel="00292327">
                <w:rPr>
                  <w:rFonts w:eastAsiaTheme="minorEastAsia"/>
                  <w:lang w:eastAsia="ko-KR"/>
                </w:rPr>
                <w:delText>60</w:delText>
              </w:r>
            </w:del>
          </w:p>
        </w:tc>
        <w:tc>
          <w:tcPr>
            <w:tcW w:w="1507" w:type="dxa"/>
            <w:vMerge/>
            <w:vAlign w:val="center"/>
          </w:tcPr>
          <w:p w14:paraId="3042CF47" w14:textId="1400FB1E" w:rsidR="00292327" w:rsidRPr="00B42D74" w:rsidDel="00292327" w:rsidRDefault="00292327" w:rsidP="00842F42">
            <w:pPr>
              <w:spacing w:after="0"/>
              <w:rPr>
                <w:del w:id="106" w:author="Chan Fernando" w:date="2020-05-14T12:40:00Z"/>
                <w:rFonts w:eastAsiaTheme="minorEastAsia"/>
                <w:lang w:eastAsia="ko-KR"/>
              </w:rPr>
            </w:pPr>
          </w:p>
        </w:tc>
        <w:tc>
          <w:tcPr>
            <w:tcW w:w="1488" w:type="dxa"/>
            <w:vMerge/>
            <w:vAlign w:val="center"/>
          </w:tcPr>
          <w:p w14:paraId="0E1691C4" w14:textId="04AE637A" w:rsidR="00292327" w:rsidRPr="00B42D74" w:rsidDel="00292327" w:rsidRDefault="00292327" w:rsidP="00842F42">
            <w:pPr>
              <w:spacing w:after="0"/>
              <w:rPr>
                <w:del w:id="107" w:author="Chan Fernando" w:date="2020-05-14T12:40:00Z"/>
                <w:rFonts w:eastAsiaTheme="minorEastAsia"/>
                <w:lang w:eastAsia="ko-KR"/>
              </w:rPr>
            </w:pPr>
          </w:p>
        </w:tc>
        <w:tc>
          <w:tcPr>
            <w:tcW w:w="1531" w:type="dxa"/>
            <w:vMerge/>
            <w:vAlign w:val="center"/>
          </w:tcPr>
          <w:p w14:paraId="12E2BDCF" w14:textId="312AEDED" w:rsidR="00292327" w:rsidRPr="00B42D74" w:rsidDel="00292327" w:rsidRDefault="00292327" w:rsidP="00842F42">
            <w:pPr>
              <w:spacing w:after="0"/>
              <w:rPr>
                <w:del w:id="108" w:author="Chan Fernando" w:date="2020-05-14T12:40:00Z"/>
                <w:rFonts w:eastAsiaTheme="minorEastAsia"/>
                <w:lang w:eastAsia="ko-KR"/>
              </w:rPr>
            </w:pPr>
          </w:p>
        </w:tc>
      </w:tr>
      <w:tr w:rsidR="00292327" w:rsidRPr="00B42D74" w:rsidDel="00292327" w14:paraId="3D9CC587" w14:textId="09351763" w:rsidTr="00842F42">
        <w:trPr>
          <w:trHeight w:val="740"/>
          <w:jc w:val="center"/>
          <w:del w:id="109" w:author="Chan Fernando" w:date="2020-05-14T12:40:00Z"/>
        </w:trPr>
        <w:tc>
          <w:tcPr>
            <w:tcW w:w="8324" w:type="dxa"/>
            <w:gridSpan w:val="6"/>
          </w:tcPr>
          <w:p w14:paraId="35522B3A" w14:textId="3CBDEC43" w:rsidR="00292327" w:rsidRPr="00B42D74" w:rsidDel="00292327" w:rsidRDefault="00292327" w:rsidP="00842F42">
            <w:pPr>
              <w:spacing w:after="0"/>
              <w:rPr>
                <w:del w:id="110" w:author="Chan Fernando" w:date="2020-05-14T12:40:00Z"/>
                <w:rFonts w:eastAsiaTheme="minorEastAsia"/>
                <w:lang w:eastAsia="ko-KR"/>
              </w:rPr>
            </w:pPr>
            <w:del w:id="111" w:author="Chan Fernando" w:date="2020-05-14T12:40:00Z">
              <w:r w:rsidRPr="00B42D74" w:rsidDel="00292327">
                <w:rPr>
                  <w:rFonts w:eastAsiaTheme="minorEastAsia"/>
                  <w:lang w:eastAsia="ko-KR"/>
                </w:rPr>
                <w:delText>NOTE 1: Channel center RB placement designates the signal to be placed at the center of the band, it can take advantage of the lowest possible MPR.</w:delText>
              </w:r>
            </w:del>
          </w:p>
          <w:p w14:paraId="2C5114EE" w14:textId="043F3DDE" w:rsidR="00292327" w:rsidRPr="00B42D74" w:rsidDel="00292327" w:rsidRDefault="00292327" w:rsidP="00842F42">
            <w:pPr>
              <w:spacing w:after="0"/>
              <w:rPr>
                <w:del w:id="112" w:author="Chan Fernando" w:date="2020-05-14T12:40:00Z"/>
                <w:rFonts w:eastAsiaTheme="minorEastAsia"/>
                <w:lang w:eastAsia="ko-KR"/>
              </w:rPr>
            </w:pPr>
            <w:del w:id="113" w:author="Chan Fernando" w:date="2020-05-14T12:40:00Z">
              <w:r w:rsidRPr="00B42D74" w:rsidDel="00292327">
                <w:rPr>
                  <w:rFonts w:eastAsiaTheme="minorEastAsia"/>
                  <w:lang w:eastAsia="ko-KR"/>
                </w:rPr>
                <w:delText>NOTE 2: Inner and Outer RB allocations are defined in section 6.2.2</w:delText>
              </w:r>
              <w:r w:rsidDel="00292327">
                <w:rPr>
                  <w:rFonts w:eastAsiaTheme="minorEastAsia"/>
                  <w:lang w:eastAsia="ko-KR"/>
                </w:rPr>
                <w:delText xml:space="preserve"> in TS38.101-1</w:delText>
              </w:r>
              <w:r w:rsidRPr="00B42D74" w:rsidDel="00292327">
                <w:rPr>
                  <w:rFonts w:eastAsiaTheme="minorEastAsia"/>
                  <w:lang w:eastAsia="ko-KR"/>
                </w:rPr>
                <w:delText>.</w:delText>
              </w:r>
            </w:del>
          </w:p>
        </w:tc>
      </w:tr>
    </w:tbl>
    <w:p w14:paraId="4252A86E" w14:textId="77777777" w:rsidR="00292327" w:rsidRPr="008360F3" w:rsidRDefault="00292327" w:rsidP="00292327">
      <w:pPr>
        <w:ind w:leftChars="200" w:left="440"/>
      </w:pPr>
    </w:p>
    <w:p w14:paraId="005C5287" w14:textId="77777777" w:rsidR="00CC50F1" w:rsidRPr="00292327" w:rsidRDefault="00CC50F1" w:rsidP="00CC50F1">
      <w:pPr>
        <w:keepNext/>
        <w:keepLines/>
        <w:widowControl/>
        <w:autoSpaceDE/>
        <w:autoSpaceDN/>
        <w:adjustRightInd/>
        <w:spacing w:before="60" w:after="180"/>
        <w:ind w:leftChars="200" w:left="440"/>
        <w:rPr>
          <w:ins w:id="114" w:author="Chan Fernando" w:date="2020-05-14T12:45:00Z"/>
          <w:rFonts w:ascii="Arial" w:eastAsia="Times New Roman" w:hAnsi="Arial"/>
          <w:b/>
          <w:sz w:val="20"/>
          <w:szCs w:val="20"/>
        </w:rPr>
      </w:pPr>
      <w:ins w:id="115" w:author="Chan Fernando" w:date="2020-05-14T12:45:00Z">
        <w:r w:rsidRPr="00292327">
          <w:rPr>
            <w:rFonts w:ascii="Arial" w:eastAsia="Times New Roman" w:hAnsi="Arial"/>
            <w:b/>
            <w:sz w:val="20"/>
            <w:szCs w:val="20"/>
          </w:rPr>
          <w:t xml:space="preserve">Table </w:t>
        </w:r>
        <w:r w:rsidRPr="00292327">
          <w:rPr>
            <w:rFonts w:ascii="Arial" w:hAnsi="Arial" w:hint="eastAsia"/>
            <w:b/>
            <w:sz w:val="20"/>
            <w:szCs w:val="20"/>
            <w:lang w:eastAsia="zh-CN"/>
          </w:rPr>
          <w:t>8.1.2.1-2</w:t>
        </w:r>
        <w:r w:rsidRPr="00292327">
          <w:rPr>
            <w:rFonts w:ascii="Arial" w:eastAsia="Times New Roman" w:hAnsi="Arial"/>
            <w:b/>
            <w:sz w:val="20"/>
            <w:szCs w:val="20"/>
          </w:rPr>
          <w:t xml:space="preserve">: Maximum Power Reduction (MPR) for S-SSB transmission for </w:t>
        </w:r>
        <w:r w:rsidRPr="00292327">
          <w:rPr>
            <w:rFonts w:ascii="Arial" w:eastAsia="Times New Roman" w:hAnsi="Arial"/>
            <w:b/>
            <w:sz w:val="20"/>
            <w:szCs w:val="20"/>
            <w:lang w:eastAsia="zh-CN"/>
          </w:rPr>
          <w:t xml:space="preserve">power class 3 </w:t>
        </w:r>
        <w:r w:rsidRPr="00292327">
          <w:rPr>
            <w:rFonts w:ascii="Arial" w:hAnsi="Arial" w:hint="eastAsia"/>
            <w:b/>
            <w:sz w:val="20"/>
            <w:szCs w:val="20"/>
            <w:lang w:eastAsia="zh-CN"/>
          </w:rPr>
          <w:t>V2</w:t>
        </w:r>
        <w:r w:rsidRPr="00292327">
          <w:rPr>
            <w:rFonts w:ascii="Arial" w:eastAsia="Malgun Gothic" w:hAnsi="Arial" w:hint="eastAsia"/>
            <w:b/>
            <w:sz w:val="20"/>
            <w:szCs w:val="20"/>
          </w:rPr>
          <w:t>X</w:t>
        </w:r>
      </w:ins>
    </w:p>
    <w:tbl>
      <w:tblPr>
        <w:tblStyle w:val="TableGrid"/>
        <w:tblW w:w="8185" w:type="dxa"/>
        <w:jc w:val="center"/>
        <w:tblLook w:val="04A0" w:firstRow="1" w:lastRow="0" w:firstColumn="1" w:lastColumn="0" w:noHBand="0" w:noVBand="1"/>
      </w:tblPr>
      <w:tblGrid>
        <w:gridCol w:w="1386"/>
        <w:gridCol w:w="1459"/>
        <w:gridCol w:w="953"/>
        <w:gridCol w:w="1507"/>
        <w:gridCol w:w="2880"/>
      </w:tblGrid>
      <w:tr w:rsidR="00CC50F1" w:rsidRPr="00292327" w14:paraId="46CC7ABE" w14:textId="77777777" w:rsidTr="00842F42">
        <w:trPr>
          <w:trHeight w:val="280"/>
          <w:jc w:val="center"/>
          <w:ins w:id="116" w:author="Chan Fernando" w:date="2020-05-14T12:45:00Z"/>
        </w:trPr>
        <w:tc>
          <w:tcPr>
            <w:tcW w:w="3798" w:type="dxa"/>
            <w:gridSpan w:val="3"/>
            <w:vAlign w:val="center"/>
          </w:tcPr>
          <w:p w14:paraId="70D6B30C" w14:textId="77777777" w:rsidR="00CC50F1" w:rsidRPr="00292327" w:rsidRDefault="00CC50F1" w:rsidP="00842F42">
            <w:pPr>
              <w:spacing w:after="0"/>
              <w:rPr>
                <w:ins w:id="117" w:author="Chan Fernando" w:date="2020-05-14T12:45:00Z"/>
                <w:rFonts w:eastAsiaTheme="minorEastAsia"/>
                <w:b/>
                <w:bCs/>
                <w:lang w:val="en-US" w:eastAsia="ko-KR"/>
              </w:rPr>
            </w:pPr>
          </w:p>
        </w:tc>
        <w:tc>
          <w:tcPr>
            <w:tcW w:w="4387" w:type="dxa"/>
            <w:gridSpan w:val="2"/>
            <w:vAlign w:val="center"/>
          </w:tcPr>
          <w:p w14:paraId="779FC16D" w14:textId="77777777" w:rsidR="00CC50F1" w:rsidRPr="00292327" w:rsidRDefault="00CC50F1" w:rsidP="00842F42">
            <w:pPr>
              <w:spacing w:after="0"/>
              <w:rPr>
                <w:ins w:id="118" w:author="Chan Fernando" w:date="2020-05-14T12:45:00Z"/>
                <w:rFonts w:ascii="Arial" w:eastAsiaTheme="minorEastAsia" w:hAnsi="Arial" w:cs="Arial"/>
                <w:b/>
                <w:bCs/>
                <w:lang w:val="en-US" w:eastAsia="ko-KR"/>
              </w:rPr>
            </w:pPr>
            <w:ins w:id="119" w:author="Chan Fernando" w:date="2020-05-14T12:45:00Z">
              <w:r w:rsidRPr="00292327">
                <w:rPr>
                  <w:rFonts w:ascii="Arial" w:eastAsiaTheme="minorEastAsia" w:hAnsi="Arial" w:cs="Arial"/>
                  <w:b/>
                  <w:bCs/>
                  <w:lang w:val="en-US" w:eastAsia="ko-KR"/>
                </w:rPr>
                <w:t>MPR (dB)</w:t>
              </w:r>
            </w:ins>
          </w:p>
        </w:tc>
      </w:tr>
      <w:tr w:rsidR="00CC50F1" w:rsidRPr="00292327" w14:paraId="72956148" w14:textId="77777777" w:rsidTr="00842F42">
        <w:trPr>
          <w:trHeight w:val="460"/>
          <w:jc w:val="center"/>
          <w:ins w:id="120" w:author="Chan Fernando" w:date="2020-05-14T12:45:00Z"/>
        </w:trPr>
        <w:tc>
          <w:tcPr>
            <w:tcW w:w="1386" w:type="dxa"/>
            <w:vAlign w:val="center"/>
          </w:tcPr>
          <w:p w14:paraId="2D8DA683" w14:textId="77777777" w:rsidR="00CC50F1" w:rsidRPr="00292327" w:rsidRDefault="00CC50F1" w:rsidP="00842F42">
            <w:pPr>
              <w:overflowPunct w:val="0"/>
              <w:spacing w:after="0"/>
              <w:jc w:val="center"/>
              <w:textAlignment w:val="baseline"/>
              <w:rPr>
                <w:ins w:id="121" w:author="Chan Fernando" w:date="2020-05-14T12:45:00Z"/>
                <w:rFonts w:ascii="Arial" w:hAnsi="Arial" w:cs="Arial"/>
                <w:b/>
                <w:bCs/>
              </w:rPr>
            </w:pPr>
            <w:ins w:id="122" w:author="Chan Fernando" w:date="2020-05-14T12:45:00Z">
              <w:r w:rsidRPr="00292327">
                <w:rPr>
                  <w:rFonts w:ascii="Arial" w:hAnsi="Arial" w:cs="Arial"/>
                  <w:b/>
                  <w:bCs/>
                </w:rPr>
                <w:t>Carrier Frequency (MHz)</w:t>
              </w:r>
            </w:ins>
          </w:p>
        </w:tc>
        <w:tc>
          <w:tcPr>
            <w:tcW w:w="1459" w:type="dxa"/>
            <w:vAlign w:val="center"/>
          </w:tcPr>
          <w:p w14:paraId="2E39C11D" w14:textId="77777777" w:rsidR="00CC50F1" w:rsidRPr="00292327" w:rsidRDefault="00CC50F1" w:rsidP="00842F42">
            <w:pPr>
              <w:overflowPunct w:val="0"/>
              <w:spacing w:after="0"/>
              <w:jc w:val="center"/>
              <w:textAlignment w:val="baseline"/>
              <w:rPr>
                <w:ins w:id="123" w:author="Chan Fernando" w:date="2020-05-14T12:45:00Z"/>
                <w:rFonts w:ascii="Arial" w:hAnsi="Arial" w:cs="Arial"/>
                <w:b/>
                <w:bCs/>
              </w:rPr>
            </w:pPr>
            <w:ins w:id="124" w:author="Chan Fernando" w:date="2020-05-14T12:45:00Z">
              <w:r w:rsidRPr="00292327">
                <w:rPr>
                  <w:rFonts w:ascii="Arial" w:hAnsi="Arial" w:cs="Arial"/>
                  <w:b/>
                  <w:bCs/>
                </w:rPr>
                <w:t>Channel BW (MHz)</w:t>
              </w:r>
            </w:ins>
          </w:p>
        </w:tc>
        <w:tc>
          <w:tcPr>
            <w:tcW w:w="953" w:type="dxa"/>
            <w:vAlign w:val="center"/>
          </w:tcPr>
          <w:p w14:paraId="78B240FC" w14:textId="77777777" w:rsidR="00CC50F1" w:rsidRPr="00292327" w:rsidRDefault="00CC50F1" w:rsidP="00842F42">
            <w:pPr>
              <w:overflowPunct w:val="0"/>
              <w:spacing w:after="0"/>
              <w:jc w:val="center"/>
              <w:textAlignment w:val="baseline"/>
              <w:rPr>
                <w:ins w:id="125" w:author="Chan Fernando" w:date="2020-05-14T12:45:00Z"/>
                <w:rFonts w:ascii="Arial" w:hAnsi="Arial" w:cs="Arial"/>
                <w:b/>
                <w:bCs/>
              </w:rPr>
            </w:pPr>
            <w:ins w:id="126" w:author="Chan Fernando" w:date="2020-05-14T12:45:00Z">
              <w:r w:rsidRPr="00292327">
                <w:rPr>
                  <w:rFonts w:ascii="Arial" w:hAnsi="Arial" w:cs="Arial"/>
                  <w:b/>
                  <w:bCs/>
                </w:rPr>
                <w:t>SCS (kHz)</w:t>
              </w:r>
            </w:ins>
          </w:p>
        </w:tc>
        <w:tc>
          <w:tcPr>
            <w:tcW w:w="1507" w:type="dxa"/>
            <w:vAlign w:val="center"/>
          </w:tcPr>
          <w:p w14:paraId="69740060" w14:textId="77777777" w:rsidR="00CC50F1" w:rsidRPr="00292327" w:rsidRDefault="00CC50F1" w:rsidP="00842F42">
            <w:pPr>
              <w:overflowPunct w:val="0"/>
              <w:spacing w:after="0"/>
              <w:jc w:val="center"/>
              <w:textAlignment w:val="baseline"/>
              <w:rPr>
                <w:ins w:id="127" w:author="Chan Fernando" w:date="2020-05-14T12:45:00Z"/>
                <w:rFonts w:ascii="Arial" w:hAnsi="Arial" w:cs="Arial"/>
                <w:b/>
                <w:bCs/>
              </w:rPr>
            </w:pPr>
            <w:ins w:id="128" w:author="Chan Fernando" w:date="2020-05-14T12:45:00Z">
              <w:r w:rsidRPr="00292327">
                <w:rPr>
                  <w:rFonts w:ascii="Arial" w:hAnsi="Arial" w:cs="Arial"/>
                  <w:b/>
                  <w:bCs/>
                </w:rPr>
                <w:t>Outer RB Allocations</w:t>
              </w:r>
              <w:r w:rsidRPr="00292327">
                <w:rPr>
                  <w:rFonts w:ascii="Arial" w:hAnsi="Arial" w:cs="Arial"/>
                  <w:b/>
                  <w:bCs/>
                  <w:vertAlign w:val="superscript"/>
                </w:rPr>
                <w:t>2</w:t>
              </w:r>
            </w:ins>
          </w:p>
        </w:tc>
        <w:tc>
          <w:tcPr>
            <w:tcW w:w="2880" w:type="dxa"/>
            <w:vAlign w:val="center"/>
          </w:tcPr>
          <w:p w14:paraId="223F5465" w14:textId="77777777" w:rsidR="00CC50F1" w:rsidRPr="00292327" w:rsidRDefault="00CC50F1" w:rsidP="00842F42">
            <w:pPr>
              <w:overflowPunct w:val="0"/>
              <w:spacing w:after="0"/>
              <w:jc w:val="center"/>
              <w:textAlignment w:val="baseline"/>
              <w:rPr>
                <w:ins w:id="129" w:author="Chan Fernando" w:date="2020-05-14T12:45:00Z"/>
                <w:rFonts w:ascii="Arial" w:hAnsi="Arial" w:cs="Arial"/>
                <w:b/>
                <w:bCs/>
              </w:rPr>
            </w:pPr>
            <w:ins w:id="130" w:author="Chan Fernando" w:date="2020-05-14T12:45:00Z">
              <w:r w:rsidRPr="00292327">
                <w:rPr>
                  <w:rFonts w:ascii="Arial" w:hAnsi="Arial" w:cs="Arial"/>
                  <w:b/>
                  <w:bCs/>
                </w:rPr>
                <w:t>Inner RB Allocations</w:t>
              </w:r>
              <w:r w:rsidRPr="00292327">
                <w:rPr>
                  <w:rFonts w:ascii="Arial" w:hAnsi="Arial" w:cs="Arial"/>
                  <w:b/>
                  <w:bCs/>
                  <w:vertAlign w:val="superscript"/>
                </w:rPr>
                <w:t>2</w:t>
              </w:r>
            </w:ins>
          </w:p>
        </w:tc>
      </w:tr>
      <w:tr w:rsidR="00CC50F1" w:rsidRPr="00292327" w14:paraId="0556EC7E" w14:textId="77777777" w:rsidTr="00842F42">
        <w:trPr>
          <w:trHeight w:val="280"/>
          <w:jc w:val="center"/>
          <w:ins w:id="131" w:author="Chan Fernando" w:date="2020-05-14T12:45:00Z"/>
        </w:trPr>
        <w:tc>
          <w:tcPr>
            <w:tcW w:w="1386" w:type="dxa"/>
            <w:vMerge w:val="restart"/>
            <w:vAlign w:val="center"/>
          </w:tcPr>
          <w:p w14:paraId="67C20901" w14:textId="77777777" w:rsidR="00CC50F1" w:rsidRPr="00292327" w:rsidRDefault="00CC50F1" w:rsidP="00842F42">
            <w:pPr>
              <w:spacing w:after="0"/>
              <w:rPr>
                <w:ins w:id="132" w:author="Chan Fernando" w:date="2020-05-14T12:45:00Z"/>
                <w:rFonts w:ascii="Arial" w:eastAsiaTheme="minorEastAsia" w:hAnsi="Arial" w:cs="Arial"/>
                <w:bCs/>
                <w:lang w:val="en-US" w:eastAsia="ko-KR"/>
              </w:rPr>
            </w:pPr>
            <w:ins w:id="133" w:author="Chan Fernando" w:date="2020-05-14T12:45:00Z">
              <w:r w:rsidRPr="00292327">
                <w:rPr>
                  <w:rFonts w:ascii="Arial" w:eastAsiaTheme="minorEastAsia" w:hAnsi="Arial" w:cs="Arial"/>
                  <w:bCs/>
                  <w:lang w:val="en-US" w:eastAsia="ko-KR"/>
                </w:rPr>
                <w:t>TBD</w:t>
              </w:r>
            </w:ins>
          </w:p>
        </w:tc>
        <w:tc>
          <w:tcPr>
            <w:tcW w:w="1459" w:type="dxa"/>
            <w:vMerge w:val="restart"/>
            <w:vAlign w:val="center"/>
          </w:tcPr>
          <w:p w14:paraId="19E06353" w14:textId="77777777" w:rsidR="00CC50F1" w:rsidRPr="00292327" w:rsidRDefault="00CC50F1" w:rsidP="00842F42">
            <w:pPr>
              <w:spacing w:after="0"/>
              <w:rPr>
                <w:ins w:id="134" w:author="Chan Fernando" w:date="2020-05-14T12:45:00Z"/>
                <w:rFonts w:ascii="Arial" w:eastAsiaTheme="minorEastAsia" w:hAnsi="Arial" w:cs="Arial"/>
                <w:bCs/>
                <w:lang w:val="en-US" w:eastAsia="ko-KR"/>
              </w:rPr>
            </w:pPr>
            <w:ins w:id="135" w:author="Chan Fernando" w:date="2020-05-14T12:45:00Z">
              <w:r w:rsidRPr="00292327">
                <w:rPr>
                  <w:rFonts w:ascii="Arial" w:eastAsiaTheme="minorEastAsia" w:hAnsi="Arial" w:cs="Arial"/>
                  <w:bCs/>
                  <w:lang w:val="en-US" w:eastAsia="ko-KR"/>
                </w:rPr>
                <w:t>10</w:t>
              </w:r>
            </w:ins>
          </w:p>
        </w:tc>
        <w:tc>
          <w:tcPr>
            <w:tcW w:w="953" w:type="dxa"/>
            <w:vAlign w:val="center"/>
          </w:tcPr>
          <w:p w14:paraId="504F3993" w14:textId="77777777" w:rsidR="00CC50F1" w:rsidRPr="00292327" w:rsidRDefault="00CC50F1" w:rsidP="00842F42">
            <w:pPr>
              <w:spacing w:after="0"/>
              <w:rPr>
                <w:ins w:id="136" w:author="Chan Fernando" w:date="2020-05-14T12:45:00Z"/>
                <w:rFonts w:ascii="Arial" w:eastAsiaTheme="minorEastAsia" w:hAnsi="Arial" w:cs="Arial"/>
                <w:bCs/>
                <w:lang w:val="en-US" w:eastAsia="ko-KR"/>
              </w:rPr>
            </w:pPr>
            <w:ins w:id="137" w:author="Chan Fernando" w:date="2020-05-14T12:45:00Z">
              <w:r w:rsidRPr="00292327">
                <w:rPr>
                  <w:rFonts w:ascii="Arial" w:eastAsiaTheme="minorEastAsia" w:hAnsi="Arial" w:cs="Arial"/>
                  <w:bCs/>
                  <w:lang w:val="en-US" w:eastAsia="ko-KR"/>
                </w:rPr>
                <w:t>15, 30</w:t>
              </w:r>
            </w:ins>
          </w:p>
        </w:tc>
        <w:tc>
          <w:tcPr>
            <w:tcW w:w="1507" w:type="dxa"/>
            <w:vAlign w:val="center"/>
          </w:tcPr>
          <w:p w14:paraId="0A608EC1" w14:textId="77777777" w:rsidR="00CC50F1" w:rsidRPr="00292327" w:rsidRDefault="00CC50F1" w:rsidP="00842F42">
            <w:pPr>
              <w:spacing w:after="0"/>
              <w:jc w:val="center"/>
              <w:rPr>
                <w:ins w:id="138" w:author="Chan Fernando" w:date="2020-05-14T12:45:00Z"/>
                <w:rFonts w:ascii="Arial" w:eastAsiaTheme="minorEastAsia" w:hAnsi="Arial" w:cs="Arial"/>
                <w:bCs/>
                <w:lang w:val="en-US" w:eastAsia="ko-KR"/>
              </w:rPr>
            </w:pPr>
            <w:ins w:id="139"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4.8</w:t>
              </w:r>
            </w:ins>
          </w:p>
        </w:tc>
        <w:tc>
          <w:tcPr>
            <w:tcW w:w="2880" w:type="dxa"/>
            <w:vAlign w:val="center"/>
          </w:tcPr>
          <w:p w14:paraId="35512721" w14:textId="77777777" w:rsidR="00CC50F1" w:rsidRPr="00292327" w:rsidRDefault="00CC50F1" w:rsidP="00842F42">
            <w:pPr>
              <w:spacing w:after="0"/>
              <w:jc w:val="center"/>
              <w:rPr>
                <w:ins w:id="140" w:author="Chan Fernando" w:date="2020-05-14T12:45:00Z"/>
                <w:rFonts w:ascii="Arial" w:eastAsiaTheme="minorEastAsia" w:hAnsi="Arial" w:cs="Arial"/>
                <w:bCs/>
                <w:lang w:val="en-US" w:eastAsia="ko-KR"/>
              </w:rPr>
            </w:pPr>
            <w:ins w:id="141"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1.6</w:t>
              </w:r>
            </w:ins>
          </w:p>
        </w:tc>
      </w:tr>
      <w:tr w:rsidR="00CC50F1" w:rsidRPr="00292327" w14:paraId="3023DD94" w14:textId="77777777" w:rsidTr="00842F42">
        <w:trPr>
          <w:trHeight w:val="280"/>
          <w:jc w:val="center"/>
          <w:ins w:id="142" w:author="Chan Fernando" w:date="2020-05-14T12:45:00Z"/>
        </w:trPr>
        <w:tc>
          <w:tcPr>
            <w:tcW w:w="1386" w:type="dxa"/>
            <w:vMerge/>
          </w:tcPr>
          <w:p w14:paraId="72BB4688" w14:textId="77777777" w:rsidR="00CC50F1" w:rsidRPr="00292327" w:rsidRDefault="00CC50F1" w:rsidP="00842F42">
            <w:pPr>
              <w:spacing w:after="0"/>
              <w:rPr>
                <w:ins w:id="143" w:author="Chan Fernando" w:date="2020-05-14T12:45:00Z"/>
                <w:rFonts w:ascii="Arial" w:eastAsiaTheme="minorEastAsia" w:hAnsi="Arial" w:cs="Arial"/>
                <w:bCs/>
                <w:lang w:val="en-US" w:eastAsia="ko-KR"/>
                <w:rPrChange w:id="144" w:author="Phil Coan" w:date="2020-05-14T13:45:00Z">
                  <w:rPr>
                    <w:ins w:id="145" w:author="Chan Fernando" w:date="2020-05-14T12:45:00Z"/>
                    <w:rFonts w:eastAsiaTheme="minorEastAsia"/>
                    <w:lang w:eastAsia="ko-KR"/>
                  </w:rPr>
                </w:rPrChange>
              </w:rPr>
            </w:pPr>
          </w:p>
        </w:tc>
        <w:tc>
          <w:tcPr>
            <w:tcW w:w="1459" w:type="dxa"/>
            <w:vMerge/>
          </w:tcPr>
          <w:p w14:paraId="158DC86B" w14:textId="77777777" w:rsidR="00CC50F1" w:rsidRPr="00292327" w:rsidRDefault="00CC50F1" w:rsidP="00842F42">
            <w:pPr>
              <w:spacing w:after="0"/>
              <w:rPr>
                <w:ins w:id="146" w:author="Chan Fernando" w:date="2020-05-14T12:45:00Z"/>
                <w:rFonts w:ascii="Arial" w:eastAsiaTheme="minorEastAsia" w:hAnsi="Arial" w:cs="Arial"/>
                <w:bCs/>
                <w:lang w:val="en-US" w:eastAsia="ko-KR"/>
                <w:rPrChange w:id="147" w:author="Phil Coan" w:date="2020-05-14T13:45:00Z">
                  <w:rPr>
                    <w:ins w:id="148" w:author="Chan Fernando" w:date="2020-05-14T12:45:00Z"/>
                    <w:rFonts w:eastAsiaTheme="minorEastAsia"/>
                    <w:lang w:eastAsia="ko-KR"/>
                  </w:rPr>
                </w:rPrChange>
              </w:rPr>
            </w:pPr>
          </w:p>
        </w:tc>
        <w:tc>
          <w:tcPr>
            <w:tcW w:w="953" w:type="dxa"/>
            <w:vAlign w:val="center"/>
          </w:tcPr>
          <w:p w14:paraId="7B4E71D5" w14:textId="77777777" w:rsidR="00CC50F1" w:rsidRPr="00292327" w:rsidRDefault="00CC50F1" w:rsidP="00842F42">
            <w:pPr>
              <w:spacing w:after="0"/>
              <w:rPr>
                <w:ins w:id="149" w:author="Chan Fernando" w:date="2020-05-14T12:45:00Z"/>
                <w:rFonts w:ascii="Arial" w:eastAsiaTheme="minorEastAsia" w:hAnsi="Arial" w:cs="Arial"/>
                <w:bCs/>
                <w:lang w:val="en-US" w:eastAsia="ko-KR"/>
                <w:rPrChange w:id="150" w:author="Phil Coan" w:date="2020-05-14T13:45:00Z">
                  <w:rPr>
                    <w:ins w:id="151" w:author="Chan Fernando" w:date="2020-05-14T12:45:00Z"/>
                    <w:rFonts w:eastAsiaTheme="minorEastAsia"/>
                    <w:lang w:eastAsia="ko-KR"/>
                  </w:rPr>
                </w:rPrChange>
              </w:rPr>
            </w:pPr>
            <w:ins w:id="152" w:author="Chan Fernando" w:date="2020-05-14T12:45:00Z">
              <w:r w:rsidRPr="00292327">
                <w:rPr>
                  <w:rFonts w:ascii="Arial" w:eastAsiaTheme="minorEastAsia" w:hAnsi="Arial" w:cs="Arial"/>
                  <w:bCs/>
                  <w:lang w:val="en-US" w:eastAsia="ko-KR"/>
                  <w:rPrChange w:id="153" w:author="Phil Coan" w:date="2020-05-14T13:45:00Z">
                    <w:rPr>
                      <w:rFonts w:eastAsiaTheme="minorEastAsia"/>
                      <w:lang w:eastAsia="ko-KR"/>
                    </w:rPr>
                  </w:rPrChange>
                </w:rPr>
                <w:t>60</w:t>
              </w:r>
            </w:ins>
          </w:p>
        </w:tc>
        <w:tc>
          <w:tcPr>
            <w:tcW w:w="1507" w:type="dxa"/>
            <w:vAlign w:val="center"/>
          </w:tcPr>
          <w:p w14:paraId="0B71E4BB" w14:textId="77777777" w:rsidR="00CC50F1" w:rsidRPr="00292327" w:rsidRDefault="00CC50F1" w:rsidP="00842F42">
            <w:pPr>
              <w:spacing w:after="0"/>
              <w:jc w:val="center"/>
              <w:rPr>
                <w:ins w:id="154" w:author="Chan Fernando" w:date="2020-05-14T12:45:00Z"/>
                <w:rFonts w:ascii="Arial" w:eastAsiaTheme="minorEastAsia" w:hAnsi="Arial" w:cs="Arial"/>
                <w:bCs/>
                <w:lang w:val="en-US" w:eastAsia="ko-KR"/>
              </w:rPr>
            </w:pPr>
            <w:ins w:id="155"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5.4</w:t>
              </w:r>
            </w:ins>
          </w:p>
        </w:tc>
        <w:tc>
          <w:tcPr>
            <w:tcW w:w="2880" w:type="dxa"/>
            <w:vAlign w:val="center"/>
          </w:tcPr>
          <w:p w14:paraId="2B608039" w14:textId="77777777" w:rsidR="00CC50F1" w:rsidRPr="00292327" w:rsidRDefault="00CC50F1" w:rsidP="00842F42">
            <w:pPr>
              <w:spacing w:after="0"/>
              <w:jc w:val="center"/>
              <w:rPr>
                <w:ins w:id="156" w:author="Chan Fernando" w:date="2020-05-14T12:45:00Z"/>
                <w:rFonts w:ascii="Arial" w:eastAsiaTheme="minorEastAsia" w:hAnsi="Arial" w:cs="Arial"/>
                <w:bCs/>
                <w:lang w:val="en-US" w:eastAsia="ko-KR"/>
              </w:rPr>
            </w:pPr>
            <w:proofErr w:type="spellStart"/>
            <w:ins w:id="157" w:author="Chan Fernando" w:date="2020-05-14T12:45:00Z">
              <w:r w:rsidRPr="00292327">
                <w:rPr>
                  <w:rFonts w:ascii="Arial" w:eastAsiaTheme="minorEastAsia" w:hAnsi="Arial" w:cs="Arial"/>
                  <w:bCs/>
                  <w:lang w:val="en-US" w:eastAsia="ko-KR"/>
                </w:rPr>
                <w:t>na</w:t>
              </w:r>
              <w:proofErr w:type="spellEnd"/>
            </w:ins>
          </w:p>
        </w:tc>
      </w:tr>
      <w:tr w:rsidR="00CC50F1" w:rsidRPr="00292327" w14:paraId="1F384BA1" w14:textId="77777777" w:rsidTr="00842F42">
        <w:trPr>
          <w:trHeight w:val="280"/>
          <w:jc w:val="center"/>
          <w:ins w:id="158" w:author="Chan Fernando" w:date="2020-05-14T12:45:00Z"/>
        </w:trPr>
        <w:tc>
          <w:tcPr>
            <w:tcW w:w="1386" w:type="dxa"/>
            <w:vMerge w:val="restart"/>
            <w:vAlign w:val="center"/>
          </w:tcPr>
          <w:p w14:paraId="6AF84C8E" w14:textId="77777777" w:rsidR="00CC50F1" w:rsidRPr="00292327" w:rsidRDefault="00CC50F1" w:rsidP="00842F42">
            <w:pPr>
              <w:spacing w:after="0"/>
              <w:rPr>
                <w:ins w:id="159" w:author="Chan Fernando" w:date="2020-05-14T12:45:00Z"/>
                <w:rFonts w:ascii="Arial" w:eastAsiaTheme="minorEastAsia" w:hAnsi="Arial" w:cs="Arial"/>
                <w:bCs/>
                <w:lang w:val="en-US" w:eastAsia="ko-KR"/>
              </w:rPr>
            </w:pPr>
            <w:ins w:id="160" w:author="Chan Fernando" w:date="2020-05-14T12:45:00Z">
              <w:r w:rsidRPr="00292327">
                <w:rPr>
                  <w:rFonts w:ascii="Arial" w:eastAsiaTheme="minorEastAsia" w:hAnsi="Arial" w:cs="Arial"/>
                  <w:bCs/>
                  <w:lang w:val="en-US" w:eastAsia="ko-KR"/>
                </w:rPr>
                <w:lastRenderedPageBreak/>
                <w:t>TBD</w:t>
              </w:r>
            </w:ins>
          </w:p>
        </w:tc>
        <w:tc>
          <w:tcPr>
            <w:tcW w:w="1459" w:type="dxa"/>
            <w:vAlign w:val="center"/>
          </w:tcPr>
          <w:p w14:paraId="529DE2F7" w14:textId="77777777" w:rsidR="00CC50F1" w:rsidRPr="00292327" w:rsidRDefault="00CC50F1" w:rsidP="00842F42">
            <w:pPr>
              <w:spacing w:after="0"/>
              <w:rPr>
                <w:ins w:id="161" w:author="Chan Fernando" w:date="2020-05-14T12:45:00Z"/>
                <w:rFonts w:ascii="Arial" w:eastAsiaTheme="minorEastAsia" w:hAnsi="Arial" w:cs="Arial"/>
                <w:bCs/>
                <w:lang w:val="en-US" w:eastAsia="ko-KR"/>
              </w:rPr>
            </w:pPr>
            <w:ins w:id="162" w:author="Chan Fernando" w:date="2020-05-14T12:45:00Z">
              <w:r w:rsidRPr="00292327">
                <w:rPr>
                  <w:rFonts w:ascii="Arial" w:eastAsiaTheme="minorEastAsia" w:hAnsi="Arial" w:cs="Arial"/>
                  <w:bCs/>
                  <w:lang w:val="en-US" w:eastAsia="ko-KR"/>
                </w:rPr>
                <w:t>20</w:t>
              </w:r>
            </w:ins>
          </w:p>
        </w:tc>
        <w:tc>
          <w:tcPr>
            <w:tcW w:w="953" w:type="dxa"/>
            <w:vAlign w:val="center"/>
          </w:tcPr>
          <w:p w14:paraId="0E18EF7B" w14:textId="77777777" w:rsidR="00CC50F1" w:rsidRPr="00292327" w:rsidRDefault="00CC50F1" w:rsidP="00842F42">
            <w:pPr>
              <w:spacing w:after="0"/>
              <w:rPr>
                <w:ins w:id="163" w:author="Chan Fernando" w:date="2020-05-14T12:45:00Z"/>
                <w:rFonts w:ascii="Arial" w:eastAsiaTheme="minorEastAsia" w:hAnsi="Arial" w:cs="Arial"/>
                <w:bCs/>
                <w:lang w:val="en-US" w:eastAsia="ko-KR"/>
              </w:rPr>
            </w:pPr>
            <w:ins w:id="164" w:author="Chan Fernando" w:date="2020-05-14T12:45:00Z">
              <w:r w:rsidRPr="00292327">
                <w:rPr>
                  <w:rFonts w:ascii="Arial" w:eastAsiaTheme="minorEastAsia" w:hAnsi="Arial" w:cs="Arial"/>
                  <w:bCs/>
                  <w:lang w:val="en-US" w:eastAsia="ko-KR"/>
                </w:rPr>
                <w:t>15, 30, 60</w:t>
              </w:r>
            </w:ins>
          </w:p>
        </w:tc>
        <w:tc>
          <w:tcPr>
            <w:tcW w:w="1507" w:type="dxa"/>
            <w:vAlign w:val="center"/>
          </w:tcPr>
          <w:p w14:paraId="6DA7FBAD" w14:textId="77777777" w:rsidR="00CC50F1" w:rsidRPr="00292327" w:rsidRDefault="00CC50F1" w:rsidP="00842F42">
            <w:pPr>
              <w:spacing w:after="0"/>
              <w:jc w:val="center"/>
              <w:rPr>
                <w:ins w:id="165" w:author="Chan Fernando" w:date="2020-05-14T12:45:00Z"/>
                <w:rFonts w:ascii="Arial" w:eastAsiaTheme="minorEastAsia" w:hAnsi="Arial" w:cs="Arial"/>
                <w:bCs/>
                <w:lang w:val="en-US" w:eastAsia="ko-KR"/>
              </w:rPr>
            </w:pPr>
            <w:ins w:id="166"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5</w:t>
              </w:r>
            </w:ins>
          </w:p>
        </w:tc>
        <w:tc>
          <w:tcPr>
            <w:tcW w:w="2880" w:type="dxa"/>
            <w:vAlign w:val="center"/>
          </w:tcPr>
          <w:p w14:paraId="606F0C50" w14:textId="77777777" w:rsidR="00CC50F1" w:rsidRPr="00292327" w:rsidRDefault="00CC50F1" w:rsidP="00842F42">
            <w:pPr>
              <w:spacing w:after="0"/>
              <w:jc w:val="center"/>
              <w:rPr>
                <w:ins w:id="167" w:author="Chan Fernando" w:date="2020-05-14T12:45:00Z"/>
                <w:rFonts w:ascii="Arial" w:eastAsiaTheme="minorEastAsia" w:hAnsi="Arial" w:cs="Arial"/>
                <w:bCs/>
                <w:lang w:val="en-US" w:eastAsia="ko-KR"/>
              </w:rPr>
            </w:pPr>
            <w:ins w:id="168"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1.6</w:t>
              </w:r>
            </w:ins>
          </w:p>
        </w:tc>
      </w:tr>
      <w:tr w:rsidR="00CC50F1" w:rsidRPr="00292327" w14:paraId="7C8F2C62" w14:textId="77777777" w:rsidTr="00842F42">
        <w:trPr>
          <w:trHeight w:val="289"/>
          <w:jc w:val="center"/>
          <w:ins w:id="169" w:author="Chan Fernando" w:date="2020-05-14T12:45:00Z"/>
        </w:trPr>
        <w:tc>
          <w:tcPr>
            <w:tcW w:w="1386" w:type="dxa"/>
            <w:vMerge/>
          </w:tcPr>
          <w:p w14:paraId="4DBA2EE9" w14:textId="77777777" w:rsidR="00CC50F1" w:rsidRPr="00292327" w:rsidRDefault="00CC50F1" w:rsidP="00842F42">
            <w:pPr>
              <w:spacing w:after="0"/>
              <w:rPr>
                <w:ins w:id="170" w:author="Chan Fernando" w:date="2020-05-14T12:45:00Z"/>
                <w:rFonts w:ascii="Arial" w:eastAsiaTheme="minorEastAsia" w:hAnsi="Arial" w:cs="Arial"/>
                <w:bCs/>
                <w:lang w:val="en-US" w:eastAsia="ko-KR"/>
                <w:rPrChange w:id="171" w:author="Phil Coan" w:date="2020-05-14T13:45:00Z">
                  <w:rPr>
                    <w:ins w:id="172" w:author="Chan Fernando" w:date="2020-05-14T12:45:00Z"/>
                    <w:rFonts w:eastAsiaTheme="minorEastAsia"/>
                    <w:lang w:eastAsia="ko-KR"/>
                  </w:rPr>
                </w:rPrChange>
              </w:rPr>
            </w:pPr>
          </w:p>
        </w:tc>
        <w:tc>
          <w:tcPr>
            <w:tcW w:w="1459" w:type="dxa"/>
            <w:vMerge w:val="restart"/>
            <w:vAlign w:val="center"/>
          </w:tcPr>
          <w:p w14:paraId="7AA68F29" w14:textId="77777777" w:rsidR="00CC50F1" w:rsidRPr="00292327" w:rsidRDefault="00CC50F1" w:rsidP="00842F42">
            <w:pPr>
              <w:spacing w:after="0"/>
              <w:rPr>
                <w:ins w:id="173" w:author="Chan Fernando" w:date="2020-05-14T12:45:00Z"/>
                <w:rFonts w:ascii="Arial" w:eastAsiaTheme="minorEastAsia" w:hAnsi="Arial" w:cs="Arial"/>
                <w:bCs/>
                <w:lang w:val="en-US" w:eastAsia="ko-KR"/>
                <w:rPrChange w:id="174" w:author="Phil Coan" w:date="2020-05-14T13:45:00Z">
                  <w:rPr>
                    <w:ins w:id="175" w:author="Chan Fernando" w:date="2020-05-14T12:45:00Z"/>
                    <w:rFonts w:eastAsiaTheme="minorEastAsia"/>
                    <w:lang w:eastAsia="ko-KR"/>
                  </w:rPr>
                </w:rPrChange>
              </w:rPr>
            </w:pPr>
            <w:ins w:id="176" w:author="Chan Fernando" w:date="2020-05-14T12:45:00Z">
              <w:r w:rsidRPr="00292327">
                <w:rPr>
                  <w:rFonts w:ascii="Arial" w:eastAsiaTheme="minorEastAsia" w:hAnsi="Arial" w:cs="Arial"/>
                  <w:bCs/>
                  <w:lang w:val="en-US" w:eastAsia="ko-KR"/>
                  <w:rPrChange w:id="177" w:author="Phil Coan" w:date="2020-05-14T13:45:00Z">
                    <w:rPr>
                      <w:rFonts w:eastAsiaTheme="minorEastAsia"/>
                      <w:lang w:eastAsia="ko-KR"/>
                    </w:rPr>
                  </w:rPrChange>
                </w:rPr>
                <w:t>30</w:t>
              </w:r>
            </w:ins>
          </w:p>
        </w:tc>
        <w:tc>
          <w:tcPr>
            <w:tcW w:w="953" w:type="dxa"/>
            <w:vAlign w:val="center"/>
          </w:tcPr>
          <w:p w14:paraId="62CF1506" w14:textId="77777777" w:rsidR="00CC50F1" w:rsidRPr="00292327" w:rsidRDefault="00CC50F1" w:rsidP="00842F42">
            <w:pPr>
              <w:spacing w:after="0"/>
              <w:rPr>
                <w:ins w:id="178" w:author="Chan Fernando" w:date="2020-05-14T12:45:00Z"/>
                <w:rFonts w:ascii="Arial" w:eastAsiaTheme="minorEastAsia" w:hAnsi="Arial" w:cs="Arial"/>
                <w:bCs/>
                <w:lang w:val="en-US" w:eastAsia="ko-KR"/>
                <w:rPrChange w:id="179" w:author="Phil Coan" w:date="2020-05-14T13:45:00Z">
                  <w:rPr>
                    <w:ins w:id="180" w:author="Chan Fernando" w:date="2020-05-14T12:45:00Z"/>
                    <w:rFonts w:eastAsiaTheme="minorEastAsia"/>
                    <w:lang w:eastAsia="ko-KR"/>
                  </w:rPr>
                </w:rPrChange>
              </w:rPr>
            </w:pPr>
            <w:ins w:id="181" w:author="Chan Fernando" w:date="2020-05-14T12:45:00Z">
              <w:r w:rsidRPr="00292327">
                <w:rPr>
                  <w:rFonts w:ascii="Arial" w:eastAsiaTheme="minorEastAsia" w:hAnsi="Arial" w:cs="Arial"/>
                  <w:bCs/>
                  <w:lang w:val="en-US" w:eastAsia="ko-KR"/>
                  <w:rPrChange w:id="182" w:author="Phil Coan" w:date="2020-05-14T13:45:00Z">
                    <w:rPr>
                      <w:rFonts w:eastAsiaTheme="minorEastAsia"/>
                      <w:lang w:eastAsia="ko-KR"/>
                    </w:rPr>
                  </w:rPrChange>
                </w:rPr>
                <w:t>15, 30</w:t>
              </w:r>
            </w:ins>
          </w:p>
        </w:tc>
        <w:tc>
          <w:tcPr>
            <w:tcW w:w="1507" w:type="dxa"/>
            <w:vMerge w:val="restart"/>
            <w:vAlign w:val="center"/>
          </w:tcPr>
          <w:p w14:paraId="3D666E35" w14:textId="77777777" w:rsidR="00CC50F1" w:rsidRPr="00292327" w:rsidRDefault="00CC50F1" w:rsidP="00842F42">
            <w:pPr>
              <w:spacing w:after="0"/>
              <w:jc w:val="center"/>
              <w:rPr>
                <w:ins w:id="183" w:author="Chan Fernando" w:date="2020-05-14T12:45:00Z"/>
                <w:rFonts w:ascii="Arial" w:eastAsiaTheme="minorEastAsia" w:hAnsi="Arial" w:cs="Arial"/>
                <w:bCs/>
                <w:lang w:val="en-US" w:eastAsia="ko-KR"/>
                <w:rPrChange w:id="184" w:author="Phil Coan" w:date="2020-05-14T13:45:00Z">
                  <w:rPr>
                    <w:ins w:id="185" w:author="Chan Fernando" w:date="2020-05-14T12:45:00Z"/>
                    <w:rFonts w:eastAsiaTheme="minorEastAsia"/>
                    <w:lang w:eastAsia="ko-KR"/>
                  </w:rPr>
                </w:rPrChange>
              </w:rPr>
            </w:pPr>
            <w:ins w:id="186" w:author="Chan Fernando" w:date="2020-05-14T12:45:00Z">
              <w:r w:rsidRPr="00292327">
                <w:rPr>
                  <w:rFonts w:ascii="Arial" w:eastAsiaTheme="minorEastAsia" w:hAnsi="Arial" w:cs="Arial"/>
                  <w:bCs/>
                  <w:lang w:val="en-US" w:eastAsia="ko-KR"/>
                  <w:rPrChange w:id="187" w:author="Phil Coan" w:date="2020-05-14T13:45:00Z">
                    <w:rPr>
                      <w:rFonts w:eastAsiaTheme="minorEastAsia"/>
                      <w:lang w:eastAsia="ko-KR"/>
                    </w:rPr>
                  </w:rPrChange>
                </w:rPr>
                <w:t>≤ TBD</w:t>
              </w:r>
            </w:ins>
          </w:p>
        </w:tc>
        <w:tc>
          <w:tcPr>
            <w:tcW w:w="2880" w:type="dxa"/>
            <w:vMerge w:val="restart"/>
            <w:vAlign w:val="center"/>
          </w:tcPr>
          <w:p w14:paraId="1D9EB7BB" w14:textId="77777777" w:rsidR="00CC50F1" w:rsidRPr="00292327" w:rsidRDefault="00CC50F1" w:rsidP="00842F42">
            <w:pPr>
              <w:spacing w:after="0"/>
              <w:jc w:val="center"/>
              <w:rPr>
                <w:ins w:id="188" w:author="Chan Fernando" w:date="2020-05-14T12:45:00Z"/>
                <w:rFonts w:ascii="Arial" w:eastAsiaTheme="minorEastAsia" w:hAnsi="Arial" w:cs="Arial"/>
                <w:bCs/>
                <w:lang w:val="en-US" w:eastAsia="ko-KR"/>
              </w:rPr>
            </w:pPr>
            <w:ins w:id="189"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1.6</w:t>
              </w:r>
            </w:ins>
          </w:p>
          <w:p w14:paraId="6CFB378E" w14:textId="77777777" w:rsidR="00CC50F1" w:rsidRPr="00292327" w:rsidRDefault="00CC50F1" w:rsidP="00842F42">
            <w:pPr>
              <w:spacing w:after="0"/>
              <w:jc w:val="center"/>
              <w:rPr>
                <w:ins w:id="190" w:author="Chan Fernando" w:date="2020-05-14T12:45:00Z"/>
                <w:rFonts w:ascii="Arial" w:eastAsiaTheme="minorEastAsia" w:hAnsi="Arial" w:cs="Arial"/>
                <w:bCs/>
                <w:lang w:val="en-US" w:eastAsia="ko-KR"/>
              </w:rPr>
            </w:pPr>
            <w:ins w:id="191"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2</w:t>
              </w:r>
            </w:ins>
          </w:p>
        </w:tc>
      </w:tr>
      <w:tr w:rsidR="00CC50F1" w:rsidRPr="00292327" w14:paraId="2C6B1729" w14:textId="77777777" w:rsidTr="00842F42">
        <w:trPr>
          <w:trHeight w:val="289"/>
          <w:jc w:val="center"/>
          <w:ins w:id="192" w:author="Chan Fernando" w:date="2020-05-14T12:45:00Z"/>
        </w:trPr>
        <w:tc>
          <w:tcPr>
            <w:tcW w:w="1386" w:type="dxa"/>
            <w:vMerge/>
          </w:tcPr>
          <w:p w14:paraId="1BA697BA" w14:textId="77777777" w:rsidR="00CC50F1" w:rsidRPr="00292327" w:rsidRDefault="00CC50F1" w:rsidP="00842F42">
            <w:pPr>
              <w:spacing w:after="0"/>
              <w:rPr>
                <w:ins w:id="193" w:author="Chan Fernando" w:date="2020-05-14T12:45:00Z"/>
                <w:rFonts w:ascii="Arial" w:eastAsiaTheme="minorEastAsia" w:hAnsi="Arial" w:cs="Arial"/>
                <w:bCs/>
                <w:lang w:val="en-US" w:eastAsia="ko-KR"/>
                <w:rPrChange w:id="194" w:author="Phil Coan" w:date="2020-05-14T13:45:00Z">
                  <w:rPr>
                    <w:ins w:id="195" w:author="Chan Fernando" w:date="2020-05-14T12:45:00Z"/>
                    <w:rFonts w:eastAsiaTheme="minorEastAsia"/>
                    <w:lang w:eastAsia="ko-KR"/>
                  </w:rPr>
                </w:rPrChange>
              </w:rPr>
            </w:pPr>
          </w:p>
        </w:tc>
        <w:tc>
          <w:tcPr>
            <w:tcW w:w="1459" w:type="dxa"/>
            <w:vMerge/>
          </w:tcPr>
          <w:p w14:paraId="6117723E" w14:textId="77777777" w:rsidR="00CC50F1" w:rsidRPr="00292327" w:rsidRDefault="00CC50F1" w:rsidP="00842F42">
            <w:pPr>
              <w:spacing w:after="0"/>
              <w:rPr>
                <w:ins w:id="196" w:author="Chan Fernando" w:date="2020-05-14T12:45:00Z"/>
                <w:rFonts w:ascii="Arial" w:eastAsiaTheme="minorEastAsia" w:hAnsi="Arial" w:cs="Arial"/>
                <w:bCs/>
                <w:lang w:val="en-US" w:eastAsia="ko-KR"/>
                <w:rPrChange w:id="197" w:author="Phil Coan" w:date="2020-05-14T13:45:00Z">
                  <w:rPr>
                    <w:ins w:id="198" w:author="Chan Fernando" w:date="2020-05-14T12:45:00Z"/>
                    <w:rFonts w:eastAsiaTheme="minorEastAsia"/>
                    <w:lang w:eastAsia="ko-KR"/>
                  </w:rPr>
                </w:rPrChange>
              </w:rPr>
            </w:pPr>
          </w:p>
        </w:tc>
        <w:tc>
          <w:tcPr>
            <w:tcW w:w="953" w:type="dxa"/>
            <w:vAlign w:val="center"/>
          </w:tcPr>
          <w:p w14:paraId="5B868CCA" w14:textId="77777777" w:rsidR="00CC50F1" w:rsidRPr="00292327" w:rsidRDefault="00CC50F1" w:rsidP="00842F42">
            <w:pPr>
              <w:spacing w:after="0"/>
              <w:rPr>
                <w:ins w:id="199" w:author="Chan Fernando" w:date="2020-05-14T12:45:00Z"/>
                <w:rFonts w:ascii="Arial" w:eastAsiaTheme="minorEastAsia" w:hAnsi="Arial" w:cs="Arial"/>
                <w:bCs/>
                <w:lang w:val="en-US" w:eastAsia="ko-KR"/>
                <w:rPrChange w:id="200" w:author="Phil Coan" w:date="2020-05-14T13:45:00Z">
                  <w:rPr>
                    <w:ins w:id="201" w:author="Chan Fernando" w:date="2020-05-14T12:45:00Z"/>
                    <w:rFonts w:eastAsiaTheme="minorEastAsia"/>
                    <w:lang w:eastAsia="ko-KR"/>
                  </w:rPr>
                </w:rPrChange>
              </w:rPr>
            </w:pPr>
            <w:ins w:id="202" w:author="Chan Fernando" w:date="2020-05-14T12:45:00Z">
              <w:r w:rsidRPr="00292327">
                <w:rPr>
                  <w:rFonts w:ascii="Arial" w:eastAsiaTheme="minorEastAsia" w:hAnsi="Arial" w:cs="Arial"/>
                  <w:bCs/>
                  <w:lang w:val="en-US" w:eastAsia="ko-KR"/>
                  <w:rPrChange w:id="203" w:author="Phil Coan" w:date="2020-05-14T13:45:00Z">
                    <w:rPr>
                      <w:rFonts w:eastAsiaTheme="minorEastAsia"/>
                      <w:lang w:eastAsia="ko-KR"/>
                    </w:rPr>
                  </w:rPrChange>
                </w:rPr>
                <w:t>60</w:t>
              </w:r>
            </w:ins>
          </w:p>
        </w:tc>
        <w:tc>
          <w:tcPr>
            <w:tcW w:w="1507" w:type="dxa"/>
            <w:vMerge/>
            <w:vAlign w:val="center"/>
          </w:tcPr>
          <w:p w14:paraId="53D3FA2C" w14:textId="77777777" w:rsidR="00CC50F1" w:rsidRPr="00292327" w:rsidRDefault="00CC50F1">
            <w:pPr>
              <w:spacing w:after="0"/>
              <w:jc w:val="center"/>
              <w:rPr>
                <w:ins w:id="204" w:author="Chan Fernando" w:date="2020-05-14T12:45:00Z"/>
                <w:rFonts w:ascii="Arial" w:eastAsiaTheme="minorEastAsia" w:hAnsi="Arial" w:cs="Arial"/>
                <w:bCs/>
                <w:lang w:val="en-US" w:eastAsia="ko-KR"/>
                <w:rPrChange w:id="205" w:author="Phil Coan" w:date="2020-05-14T13:45:00Z">
                  <w:rPr>
                    <w:ins w:id="206" w:author="Chan Fernando" w:date="2020-05-14T12:45:00Z"/>
                    <w:rFonts w:eastAsiaTheme="minorEastAsia"/>
                    <w:lang w:eastAsia="ko-KR"/>
                  </w:rPr>
                </w:rPrChange>
              </w:rPr>
              <w:pPrChange w:id="207" w:author="Unknown" w:date="2020-05-13T11:55:00Z">
                <w:pPr>
                  <w:spacing w:after="0"/>
                </w:pPr>
              </w:pPrChange>
            </w:pPr>
          </w:p>
        </w:tc>
        <w:tc>
          <w:tcPr>
            <w:tcW w:w="2880" w:type="dxa"/>
            <w:vMerge/>
            <w:vAlign w:val="center"/>
          </w:tcPr>
          <w:p w14:paraId="06314D31" w14:textId="77777777" w:rsidR="00CC50F1" w:rsidRPr="00292327" w:rsidRDefault="00CC50F1">
            <w:pPr>
              <w:spacing w:after="0"/>
              <w:jc w:val="center"/>
              <w:rPr>
                <w:ins w:id="208" w:author="Chan Fernando" w:date="2020-05-14T12:45:00Z"/>
                <w:rFonts w:ascii="Arial" w:eastAsiaTheme="minorEastAsia" w:hAnsi="Arial" w:cs="Arial"/>
                <w:bCs/>
                <w:lang w:val="en-US" w:eastAsia="ko-KR"/>
                <w:rPrChange w:id="209" w:author="Phil Coan" w:date="2020-05-14T13:45:00Z">
                  <w:rPr>
                    <w:ins w:id="210" w:author="Chan Fernando" w:date="2020-05-14T12:45:00Z"/>
                    <w:rFonts w:eastAsiaTheme="minorEastAsia"/>
                    <w:lang w:eastAsia="ko-KR"/>
                  </w:rPr>
                </w:rPrChange>
              </w:rPr>
              <w:pPrChange w:id="211" w:author="Unknown" w:date="2020-05-13T11:55:00Z">
                <w:pPr>
                  <w:spacing w:after="0"/>
                </w:pPr>
              </w:pPrChange>
            </w:pPr>
          </w:p>
        </w:tc>
      </w:tr>
      <w:tr w:rsidR="00CC50F1" w:rsidRPr="00292327" w14:paraId="6B104A1A" w14:textId="77777777" w:rsidTr="00842F42">
        <w:trPr>
          <w:trHeight w:val="280"/>
          <w:jc w:val="center"/>
          <w:ins w:id="212" w:author="Chan Fernando" w:date="2020-05-14T12:45:00Z"/>
        </w:trPr>
        <w:tc>
          <w:tcPr>
            <w:tcW w:w="1386" w:type="dxa"/>
            <w:vMerge/>
          </w:tcPr>
          <w:p w14:paraId="236448E0" w14:textId="77777777" w:rsidR="00CC50F1" w:rsidRPr="00292327" w:rsidRDefault="00CC50F1" w:rsidP="00842F42">
            <w:pPr>
              <w:spacing w:after="0"/>
              <w:rPr>
                <w:ins w:id="213" w:author="Chan Fernando" w:date="2020-05-14T12:45:00Z"/>
                <w:rFonts w:ascii="Arial" w:eastAsiaTheme="minorEastAsia" w:hAnsi="Arial" w:cs="Arial"/>
                <w:bCs/>
                <w:lang w:val="en-US" w:eastAsia="ko-KR"/>
                <w:rPrChange w:id="214" w:author="Phil Coan" w:date="2020-05-14T13:45:00Z">
                  <w:rPr>
                    <w:ins w:id="215" w:author="Chan Fernando" w:date="2020-05-14T12:45:00Z"/>
                    <w:rFonts w:eastAsiaTheme="minorEastAsia"/>
                    <w:lang w:eastAsia="ko-KR"/>
                  </w:rPr>
                </w:rPrChange>
              </w:rPr>
            </w:pPr>
          </w:p>
        </w:tc>
        <w:tc>
          <w:tcPr>
            <w:tcW w:w="1459" w:type="dxa"/>
            <w:vMerge w:val="restart"/>
            <w:vAlign w:val="center"/>
          </w:tcPr>
          <w:p w14:paraId="594C9011" w14:textId="77777777" w:rsidR="00CC50F1" w:rsidRPr="00292327" w:rsidRDefault="00CC50F1" w:rsidP="00842F42">
            <w:pPr>
              <w:spacing w:after="0"/>
              <w:rPr>
                <w:ins w:id="216" w:author="Chan Fernando" w:date="2020-05-14T12:45:00Z"/>
                <w:rFonts w:ascii="Arial" w:eastAsiaTheme="minorEastAsia" w:hAnsi="Arial" w:cs="Arial"/>
                <w:bCs/>
                <w:lang w:val="en-US" w:eastAsia="ko-KR"/>
                <w:rPrChange w:id="217" w:author="Phil Coan" w:date="2020-05-14T13:45:00Z">
                  <w:rPr>
                    <w:ins w:id="218" w:author="Chan Fernando" w:date="2020-05-14T12:45:00Z"/>
                    <w:rFonts w:eastAsiaTheme="minorEastAsia"/>
                    <w:lang w:eastAsia="ko-KR"/>
                  </w:rPr>
                </w:rPrChange>
              </w:rPr>
            </w:pPr>
            <w:ins w:id="219" w:author="Chan Fernando" w:date="2020-05-14T12:45:00Z">
              <w:r w:rsidRPr="00292327">
                <w:rPr>
                  <w:rFonts w:ascii="Arial" w:eastAsiaTheme="minorEastAsia" w:hAnsi="Arial" w:cs="Arial"/>
                  <w:bCs/>
                  <w:lang w:val="en-US" w:eastAsia="ko-KR"/>
                  <w:rPrChange w:id="220" w:author="Phil Coan" w:date="2020-05-14T13:45:00Z">
                    <w:rPr>
                      <w:rFonts w:eastAsiaTheme="minorEastAsia"/>
                      <w:lang w:eastAsia="ko-KR"/>
                    </w:rPr>
                  </w:rPrChange>
                </w:rPr>
                <w:t>40</w:t>
              </w:r>
            </w:ins>
          </w:p>
        </w:tc>
        <w:tc>
          <w:tcPr>
            <w:tcW w:w="953" w:type="dxa"/>
            <w:vAlign w:val="center"/>
          </w:tcPr>
          <w:p w14:paraId="693FBC15" w14:textId="77777777" w:rsidR="00CC50F1" w:rsidRPr="00292327" w:rsidRDefault="00CC50F1" w:rsidP="00842F42">
            <w:pPr>
              <w:spacing w:after="0"/>
              <w:rPr>
                <w:ins w:id="221" w:author="Chan Fernando" w:date="2020-05-14T12:45:00Z"/>
                <w:rFonts w:ascii="Arial" w:eastAsiaTheme="minorEastAsia" w:hAnsi="Arial" w:cs="Arial"/>
                <w:bCs/>
                <w:lang w:val="en-US" w:eastAsia="ko-KR"/>
                <w:rPrChange w:id="222" w:author="Phil Coan" w:date="2020-05-14T13:45:00Z">
                  <w:rPr>
                    <w:ins w:id="223" w:author="Chan Fernando" w:date="2020-05-14T12:45:00Z"/>
                    <w:rFonts w:eastAsiaTheme="minorEastAsia"/>
                    <w:lang w:eastAsia="ko-KR"/>
                  </w:rPr>
                </w:rPrChange>
              </w:rPr>
            </w:pPr>
            <w:ins w:id="224" w:author="Chan Fernando" w:date="2020-05-14T12:45:00Z">
              <w:r w:rsidRPr="00292327">
                <w:rPr>
                  <w:rFonts w:ascii="Arial" w:eastAsiaTheme="minorEastAsia" w:hAnsi="Arial" w:cs="Arial"/>
                  <w:bCs/>
                  <w:lang w:val="en-US" w:eastAsia="ko-KR"/>
                  <w:rPrChange w:id="225" w:author="Phil Coan" w:date="2020-05-14T13:45:00Z">
                    <w:rPr>
                      <w:rFonts w:eastAsiaTheme="minorEastAsia"/>
                      <w:lang w:eastAsia="ko-KR"/>
                    </w:rPr>
                  </w:rPrChange>
                </w:rPr>
                <w:t>15, 30</w:t>
              </w:r>
            </w:ins>
          </w:p>
        </w:tc>
        <w:tc>
          <w:tcPr>
            <w:tcW w:w="1507" w:type="dxa"/>
            <w:vMerge w:val="restart"/>
            <w:vAlign w:val="center"/>
          </w:tcPr>
          <w:p w14:paraId="4D1F5EA6" w14:textId="77777777" w:rsidR="00CC50F1" w:rsidRPr="00292327" w:rsidRDefault="00CC50F1" w:rsidP="00842F42">
            <w:pPr>
              <w:spacing w:after="0"/>
              <w:jc w:val="center"/>
              <w:rPr>
                <w:ins w:id="226" w:author="Chan Fernando" w:date="2020-05-14T12:45:00Z"/>
                <w:rFonts w:ascii="Arial" w:eastAsiaTheme="minorEastAsia" w:hAnsi="Arial" w:cs="Arial"/>
                <w:bCs/>
                <w:lang w:val="en-US" w:eastAsia="ko-KR"/>
              </w:rPr>
            </w:pPr>
            <w:ins w:id="227"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5.5</w:t>
              </w:r>
            </w:ins>
          </w:p>
        </w:tc>
        <w:tc>
          <w:tcPr>
            <w:tcW w:w="2880" w:type="dxa"/>
            <w:vMerge w:val="restart"/>
            <w:vAlign w:val="center"/>
          </w:tcPr>
          <w:p w14:paraId="477EEB28" w14:textId="77777777" w:rsidR="00CC50F1" w:rsidRPr="00292327" w:rsidRDefault="00CC50F1" w:rsidP="00842F42">
            <w:pPr>
              <w:spacing w:after="0"/>
              <w:jc w:val="center"/>
              <w:rPr>
                <w:ins w:id="228" w:author="Chan Fernando" w:date="2020-05-14T12:45:00Z"/>
                <w:rFonts w:ascii="Arial" w:eastAsiaTheme="minorEastAsia" w:hAnsi="Arial" w:cs="Arial"/>
                <w:bCs/>
                <w:lang w:val="en-US" w:eastAsia="ko-KR"/>
              </w:rPr>
            </w:pPr>
            <w:ins w:id="229" w:author="Chan Fernando" w:date="2020-05-14T12:45:00Z">
              <w:r w:rsidRPr="00292327">
                <w:rPr>
                  <w:rFonts w:ascii="Arial" w:eastAsiaTheme="minorEastAsia" w:hAnsi="Arial" w:cs="Arial" w:hint="eastAsia"/>
                  <w:bCs/>
                  <w:lang w:val="en-US" w:eastAsia="ko-KR"/>
                </w:rPr>
                <w:t>≤</w:t>
              </w:r>
              <w:r w:rsidRPr="00292327">
                <w:rPr>
                  <w:rFonts w:ascii="Arial" w:eastAsiaTheme="minorEastAsia" w:hAnsi="Arial" w:cs="Arial"/>
                  <w:bCs/>
                  <w:lang w:val="en-US" w:eastAsia="ko-KR"/>
                </w:rPr>
                <w:t xml:space="preserve"> 2</w:t>
              </w:r>
            </w:ins>
          </w:p>
        </w:tc>
      </w:tr>
      <w:tr w:rsidR="00CC50F1" w:rsidRPr="00292327" w14:paraId="7B509756" w14:textId="77777777" w:rsidTr="00842F42">
        <w:trPr>
          <w:trHeight w:val="289"/>
          <w:jc w:val="center"/>
          <w:ins w:id="230" w:author="Chan Fernando" w:date="2020-05-14T12:45:00Z"/>
        </w:trPr>
        <w:tc>
          <w:tcPr>
            <w:tcW w:w="1386" w:type="dxa"/>
            <w:vMerge/>
          </w:tcPr>
          <w:p w14:paraId="6AF7A8DA" w14:textId="77777777" w:rsidR="00CC50F1" w:rsidRPr="00292327" w:rsidRDefault="00CC50F1" w:rsidP="00842F42">
            <w:pPr>
              <w:spacing w:after="0"/>
              <w:rPr>
                <w:ins w:id="231" w:author="Chan Fernando" w:date="2020-05-14T12:45:00Z"/>
                <w:rFonts w:eastAsiaTheme="minorEastAsia"/>
                <w:lang w:eastAsia="ko-KR"/>
              </w:rPr>
            </w:pPr>
          </w:p>
        </w:tc>
        <w:tc>
          <w:tcPr>
            <w:tcW w:w="1459" w:type="dxa"/>
            <w:vMerge/>
          </w:tcPr>
          <w:p w14:paraId="3A159221" w14:textId="77777777" w:rsidR="00CC50F1" w:rsidRPr="00292327" w:rsidRDefault="00CC50F1" w:rsidP="00842F42">
            <w:pPr>
              <w:spacing w:after="0"/>
              <w:rPr>
                <w:ins w:id="232" w:author="Chan Fernando" w:date="2020-05-14T12:45:00Z"/>
                <w:rFonts w:eastAsiaTheme="minorEastAsia"/>
                <w:lang w:eastAsia="ko-KR"/>
              </w:rPr>
            </w:pPr>
          </w:p>
        </w:tc>
        <w:tc>
          <w:tcPr>
            <w:tcW w:w="953" w:type="dxa"/>
            <w:vAlign w:val="center"/>
          </w:tcPr>
          <w:p w14:paraId="6893DB38" w14:textId="77777777" w:rsidR="00CC50F1" w:rsidRPr="00292327" w:rsidRDefault="00CC50F1" w:rsidP="00842F42">
            <w:pPr>
              <w:spacing w:after="0"/>
              <w:rPr>
                <w:ins w:id="233" w:author="Chan Fernando" w:date="2020-05-14T12:45:00Z"/>
                <w:rFonts w:eastAsiaTheme="minorEastAsia"/>
                <w:lang w:eastAsia="ko-KR"/>
              </w:rPr>
            </w:pPr>
            <w:ins w:id="234" w:author="Chan Fernando" w:date="2020-05-14T12:45:00Z">
              <w:r w:rsidRPr="00292327">
                <w:rPr>
                  <w:rFonts w:eastAsiaTheme="minorEastAsia"/>
                  <w:lang w:eastAsia="ko-KR"/>
                </w:rPr>
                <w:t>60</w:t>
              </w:r>
            </w:ins>
          </w:p>
        </w:tc>
        <w:tc>
          <w:tcPr>
            <w:tcW w:w="1507" w:type="dxa"/>
            <w:vMerge/>
            <w:vAlign w:val="center"/>
          </w:tcPr>
          <w:p w14:paraId="0B4DEE61" w14:textId="77777777" w:rsidR="00CC50F1" w:rsidRPr="00292327" w:rsidRDefault="00CC50F1" w:rsidP="00842F42">
            <w:pPr>
              <w:spacing w:after="0"/>
              <w:rPr>
                <w:ins w:id="235" w:author="Chan Fernando" w:date="2020-05-14T12:45:00Z"/>
                <w:rFonts w:eastAsiaTheme="minorEastAsia"/>
                <w:lang w:eastAsia="ko-KR"/>
              </w:rPr>
            </w:pPr>
          </w:p>
        </w:tc>
        <w:tc>
          <w:tcPr>
            <w:tcW w:w="2880" w:type="dxa"/>
            <w:vMerge/>
            <w:vAlign w:val="center"/>
          </w:tcPr>
          <w:p w14:paraId="47BEBC74" w14:textId="77777777" w:rsidR="00CC50F1" w:rsidRPr="00292327" w:rsidRDefault="00CC50F1" w:rsidP="00842F42">
            <w:pPr>
              <w:spacing w:after="0"/>
              <w:rPr>
                <w:ins w:id="236" w:author="Chan Fernando" w:date="2020-05-14T12:45:00Z"/>
                <w:rFonts w:eastAsiaTheme="minorEastAsia"/>
                <w:lang w:eastAsia="ko-KR"/>
              </w:rPr>
            </w:pPr>
          </w:p>
        </w:tc>
      </w:tr>
      <w:tr w:rsidR="00CC50F1" w:rsidRPr="00292327" w14:paraId="24FC14F1" w14:textId="77777777" w:rsidTr="00842F42">
        <w:trPr>
          <w:trHeight w:val="740"/>
          <w:jc w:val="center"/>
          <w:ins w:id="237" w:author="Chan Fernando" w:date="2020-05-14T12:45:00Z"/>
        </w:trPr>
        <w:tc>
          <w:tcPr>
            <w:tcW w:w="8185" w:type="dxa"/>
            <w:gridSpan w:val="5"/>
          </w:tcPr>
          <w:p w14:paraId="5DCABF58" w14:textId="77777777" w:rsidR="00CC50F1" w:rsidRPr="00292327" w:rsidRDefault="00CC50F1" w:rsidP="00842F42">
            <w:pPr>
              <w:spacing w:after="0"/>
              <w:rPr>
                <w:ins w:id="238" w:author="Chan Fernando" w:date="2020-05-14T12:45:00Z"/>
                <w:rFonts w:eastAsiaTheme="minorEastAsia"/>
                <w:lang w:eastAsia="ko-KR"/>
              </w:rPr>
            </w:pPr>
            <w:ins w:id="239" w:author="Chan Fernando" w:date="2020-05-14T12:45:00Z">
              <w:r w:rsidRPr="00292327">
                <w:rPr>
                  <w:rFonts w:eastAsiaTheme="minorEastAsia"/>
                  <w:lang w:eastAsia="ko-KR"/>
                </w:rPr>
                <w:t xml:space="preserve">NOTE 1: Channel </w:t>
              </w:r>
              <w:proofErr w:type="spellStart"/>
              <w:r w:rsidRPr="00292327">
                <w:rPr>
                  <w:rFonts w:eastAsiaTheme="minorEastAsia"/>
                  <w:lang w:eastAsia="ko-KR"/>
                </w:rPr>
                <w:t>center</w:t>
              </w:r>
              <w:proofErr w:type="spellEnd"/>
              <w:r w:rsidRPr="00292327">
                <w:rPr>
                  <w:rFonts w:eastAsiaTheme="minorEastAsia"/>
                  <w:lang w:eastAsia="ko-KR"/>
                </w:rPr>
                <w:t xml:space="preserve"> RB placement designates the signal to be placed at the </w:t>
              </w:r>
              <w:proofErr w:type="spellStart"/>
              <w:r w:rsidRPr="00292327">
                <w:rPr>
                  <w:rFonts w:eastAsiaTheme="minorEastAsia"/>
                  <w:lang w:eastAsia="ko-KR"/>
                </w:rPr>
                <w:t>center</w:t>
              </w:r>
              <w:proofErr w:type="spellEnd"/>
              <w:r w:rsidRPr="00292327">
                <w:rPr>
                  <w:rFonts w:eastAsiaTheme="minorEastAsia"/>
                  <w:lang w:eastAsia="ko-KR"/>
                </w:rPr>
                <w:t xml:space="preserve"> of the band, it can take advantage of the lowest possible MPR.</w:t>
              </w:r>
            </w:ins>
          </w:p>
          <w:p w14:paraId="461B6B9C" w14:textId="77777777" w:rsidR="00CC50F1" w:rsidRPr="00292327" w:rsidRDefault="00CC50F1" w:rsidP="00842F42">
            <w:pPr>
              <w:spacing w:after="0"/>
              <w:rPr>
                <w:ins w:id="240" w:author="Chan Fernando" w:date="2020-05-14T12:45:00Z"/>
                <w:rFonts w:eastAsiaTheme="minorEastAsia"/>
                <w:lang w:eastAsia="ko-KR"/>
              </w:rPr>
            </w:pPr>
            <w:ins w:id="241" w:author="Chan Fernando" w:date="2020-05-14T12:45:00Z">
              <w:r w:rsidRPr="00292327">
                <w:rPr>
                  <w:rFonts w:eastAsiaTheme="minorEastAsia"/>
                  <w:lang w:eastAsia="ko-KR"/>
                </w:rPr>
                <w:t>NOTE 2: Inner and Outer RB allocations are defined in section 6.2.2 in TS38.101-1.</w:t>
              </w:r>
            </w:ins>
          </w:p>
        </w:tc>
      </w:tr>
    </w:tbl>
    <w:p w14:paraId="78145C60" w14:textId="77777777" w:rsidR="00292327" w:rsidRPr="00781EB6" w:rsidRDefault="00292327" w:rsidP="00292327"/>
    <w:p w14:paraId="4028B59A" w14:textId="77777777" w:rsidR="00292327" w:rsidRPr="00A1424B" w:rsidRDefault="00292327" w:rsidP="00292327">
      <w:pPr>
        <w:pStyle w:val="Heading3"/>
        <w:overflowPunct w:val="0"/>
        <w:textAlignment w:val="baseline"/>
        <w:rPr>
          <w:szCs w:val="28"/>
          <w:lang w:eastAsia="x-none"/>
        </w:rPr>
      </w:pPr>
      <w:r w:rsidRPr="00BB6C1E">
        <w:rPr>
          <w:szCs w:val="28"/>
          <w:lang w:eastAsia="x-none"/>
        </w:rPr>
        <w:t>8.1.3</w:t>
      </w:r>
      <w:r w:rsidRPr="00BB6C1E">
        <w:rPr>
          <w:szCs w:val="28"/>
          <w:lang w:eastAsia="x-none"/>
        </w:rPr>
        <w:tab/>
        <w:t>UE maximum output power with additional requirements</w:t>
      </w:r>
    </w:p>
    <w:p w14:paraId="74CBAFFB" w14:textId="77777777" w:rsidR="00292327" w:rsidRPr="00795ABE" w:rsidRDefault="00292327" w:rsidP="00292327">
      <w:pPr>
        <w:rPr>
          <w:i/>
          <w:color w:val="0066FF"/>
          <w:lang w:eastAsia="ko-KR"/>
        </w:rPr>
      </w:pPr>
    </w:p>
    <w:p w14:paraId="452B249F" w14:textId="2FAA8551" w:rsidR="00292327" w:rsidRPr="00D83375" w:rsidRDefault="00292327" w:rsidP="00292327">
      <w:pPr>
        <w:spacing w:after="240"/>
        <w:rPr>
          <w:rFonts w:eastAsia="Batang"/>
          <w:lang w:val="en-US" w:eastAsia="ko-KR"/>
        </w:rPr>
      </w:pPr>
      <w:r>
        <w:rPr>
          <w:rFonts w:eastAsia="Batang"/>
          <w:lang w:eastAsia="ko-KR"/>
        </w:rPr>
        <w:t xml:space="preserve">To comply the </w:t>
      </w:r>
      <w:r>
        <w:rPr>
          <w:lang w:eastAsia="zh-CN" w:bidi="bn-IN"/>
        </w:rPr>
        <w:t>EN 302 571</w:t>
      </w:r>
      <w:r>
        <w:rPr>
          <w:rFonts w:eastAsia="Batang"/>
          <w:lang w:val="en-US" w:eastAsia="ko-KR"/>
        </w:rPr>
        <w:t xml:space="preserve"> standard emission mask, RAN4 need to derive A-MPR requirements considering with the additional A-SEM and A-SE requirements in </w:t>
      </w:r>
      <w:r>
        <w:rPr>
          <w:lang w:eastAsia="zh-CN" w:bidi="bn-IN"/>
        </w:rPr>
        <w:t>EN 302 571</w:t>
      </w:r>
      <w:r>
        <w:rPr>
          <w:rFonts w:eastAsia="Batang"/>
          <w:lang w:val="en-US" w:eastAsia="ko-KR"/>
        </w:rPr>
        <w:t xml:space="preserve"> standard as shown in Table 8.1.3-1 and Table 8.1.3-2. </w:t>
      </w:r>
    </w:p>
    <w:p w14:paraId="2328CC18" w14:textId="77777777" w:rsidR="00292327" w:rsidRDefault="00292327" w:rsidP="00292327">
      <w:pPr>
        <w:spacing w:after="240"/>
        <w:rPr>
          <w:rFonts w:eastAsia="Batang"/>
          <w:lang w:val="en-US" w:eastAsia="ko-KR"/>
        </w:rPr>
      </w:pPr>
      <w:r>
        <w:rPr>
          <w:rFonts w:eastAsia="Batang"/>
          <w:lang w:val="en-US" w:eastAsia="ko-KR"/>
        </w:rPr>
        <w:t>NR V2X UE shall satisfy the additional SEM and additional SE requirements</w:t>
      </w:r>
      <w:r w:rsidRPr="00D83375">
        <w:rPr>
          <w:rFonts w:eastAsia="Batang" w:hint="eastAsia"/>
          <w:lang w:val="en-US" w:eastAsia="ko-KR"/>
        </w:rPr>
        <w:t xml:space="preserve"> </w:t>
      </w:r>
      <w:r>
        <w:rPr>
          <w:rFonts w:eastAsia="Batang"/>
          <w:lang w:val="en-US" w:eastAsia="ko-KR"/>
        </w:rPr>
        <w:t xml:space="preserve">when NS_33 </w:t>
      </w:r>
      <w:r w:rsidRPr="001D386E">
        <w:t xml:space="preserve">is configured from pre-configured radio parameters or the cell and the indication from upper layers has indicated </w:t>
      </w:r>
      <w:r>
        <w:rPr>
          <w:rFonts w:eastAsia="Batang"/>
          <w:lang w:val="en-US" w:eastAsia="ko-KR"/>
        </w:rPr>
        <w:t>was informed.</w:t>
      </w:r>
    </w:p>
    <w:p w14:paraId="6F2A7082" w14:textId="77777777" w:rsidR="00292327" w:rsidRPr="001D386E" w:rsidRDefault="00292327" w:rsidP="00292327">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292327" w:rsidRPr="001D386E" w14:paraId="74E33011" w14:textId="77777777" w:rsidTr="00842F42">
        <w:trPr>
          <w:cantSplit/>
          <w:trHeight w:val="276"/>
          <w:jc w:val="center"/>
        </w:trPr>
        <w:tc>
          <w:tcPr>
            <w:tcW w:w="7203" w:type="dxa"/>
            <w:gridSpan w:val="3"/>
            <w:vAlign w:val="center"/>
          </w:tcPr>
          <w:p w14:paraId="4A2B297B" w14:textId="77777777" w:rsidR="00292327" w:rsidRPr="001D386E" w:rsidRDefault="00292327" w:rsidP="00842F42">
            <w:pPr>
              <w:pStyle w:val="TAH"/>
              <w:rPr>
                <w:rFonts w:cs="Arial"/>
              </w:rPr>
            </w:pPr>
            <w:r w:rsidRPr="001D386E">
              <w:rPr>
                <w:rFonts w:cs="Arial"/>
              </w:rPr>
              <w:t>Spectrum emission limit (dBm EIRP)/ Channel bandwidth</w:t>
            </w:r>
          </w:p>
        </w:tc>
      </w:tr>
      <w:tr w:rsidR="00292327" w:rsidRPr="001D386E" w14:paraId="7DC464E0" w14:textId="77777777" w:rsidTr="00842F42">
        <w:trPr>
          <w:cantSplit/>
          <w:trHeight w:val="368"/>
          <w:jc w:val="center"/>
        </w:trPr>
        <w:tc>
          <w:tcPr>
            <w:tcW w:w="1555" w:type="dxa"/>
            <w:vAlign w:val="center"/>
          </w:tcPr>
          <w:p w14:paraId="4AB7FAF4" w14:textId="77777777" w:rsidR="00292327" w:rsidRPr="001D386E" w:rsidRDefault="00292327" w:rsidP="00842F42">
            <w:pPr>
              <w:pStyle w:val="TAH"/>
              <w:rPr>
                <w:rFonts w:cs="Arial"/>
              </w:rPr>
            </w:pPr>
            <w:proofErr w:type="spellStart"/>
            <w:r w:rsidRPr="001D386E">
              <w:rPr>
                <w:rFonts w:cs="Arial"/>
              </w:rPr>
              <w:t>Δf</w:t>
            </w:r>
            <w:r w:rsidRPr="001D386E">
              <w:rPr>
                <w:rFonts w:cs="Arial"/>
                <w:vertAlign w:val="subscript"/>
              </w:rPr>
              <w:t>OOB</w:t>
            </w:r>
            <w:proofErr w:type="spellEnd"/>
          </w:p>
          <w:p w14:paraId="0F23495F" w14:textId="77777777" w:rsidR="00292327" w:rsidRPr="001D386E" w:rsidRDefault="00292327" w:rsidP="00842F42">
            <w:pPr>
              <w:pStyle w:val="TAH"/>
              <w:rPr>
                <w:rFonts w:cs="Arial"/>
              </w:rPr>
            </w:pPr>
            <w:r w:rsidRPr="001D386E">
              <w:rPr>
                <w:rFonts w:cs="Arial"/>
              </w:rPr>
              <w:t>(MHz)</w:t>
            </w:r>
          </w:p>
        </w:tc>
        <w:tc>
          <w:tcPr>
            <w:tcW w:w="3832" w:type="dxa"/>
            <w:vAlign w:val="center"/>
          </w:tcPr>
          <w:p w14:paraId="57C2761C" w14:textId="77777777" w:rsidR="00292327" w:rsidRPr="001D386E" w:rsidRDefault="00292327" w:rsidP="00842F42">
            <w:pPr>
              <w:pStyle w:val="TAH"/>
              <w:rPr>
                <w:rFonts w:cs="Arial"/>
              </w:rPr>
            </w:pPr>
            <w:r w:rsidRPr="001D386E">
              <w:rPr>
                <w:rFonts w:cs="Arial"/>
              </w:rPr>
              <w:t>10 MHz</w:t>
            </w:r>
          </w:p>
        </w:tc>
        <w:tc>
          <w:tcPr>
            <w:tcW w:w="1816" w:type="dxa"/>
            <w:vAlign w:val="center"/>
          </w:tcPr>
          <w:p w14:paraId="5A39FDA4" w14:textId="77777777" w:rsidR="00292327" w:rsidRPr="001D386E" w:rsidRDefault="00292327" w:rsidP="00842F42">
            <w:pPr>
              <w:pStyle w:val="TAH"/>
              <w:rPr>
                <w:rFonts w:cs="Arial"/>
              </w:rPr>
            </w:pPr>
            <w:r w:rsidRPr="001D386E">
              <w:rPr>
                <w:rFonts w:cs="Arial"/>
              </w:rPr>
              <w:t>Measurement bandwidth</w:t>
            </w:r>
          </w:p>
        </w:tc>
      </w:tr>
      <w:tr w:rsidR="00292327" w:rsidRPr="001D386E" w14:paraId="44CF9108" w14:textId="77777777" w:rsidTr="00842F42">
        <w:trPr>
          <w:cantSplit/>
          <w:trHeight w:val="462"/>
          <w:jc w:val="center"/>
        </w:trPr>
        <w:tc>
          <w:tcPr>
            <w:tcW w:w="1555" w:type="dxa"/>
          </w:tcPr>
          <w:p w14:paraId="725EDF95" w14:textId="77777777" w:rsidR="00292327" w:rsidRPr="001D386E" w:rsidRDefault="00292327" w:rsidP="00842F42">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3CB43ADC" w14:textId="77777777" w:rsidR="00292327" w:rsidRPr="001D386E" w:rsidRDefault="00292327" w:rsidP="00842F42">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6942DAC4" w14:textId="77777777" w:rsidR="00292327" w:rsidRPr="001D386E" w:rsidRDefault="00292327" w:rsidP="00842F42">
            <w:pPr>
              <w:pStyle w:val="TAC"/>
              <w:rPr>
                <w:rFonts w:cs="Arial"/>
              </w:rPr>
            </w:pPr>
            <w:r w:rsidRPr="001D386E">
              <w:rPr>
                <w:rFonts w:cs="Arial"/>
              </w:rPr>
              <w:t>100 kHz</w:t>
            </w:r>
          </w:p>
        </w:tc>
      </w:tr>
      <w:tr w:rsidR="00292327" w:rsidRPr="001D386E" w14:paraId="5126A7D5" w14:textId="77777777" w:rsidTr="00842F42">
        <w:trPr>
          <w:cantSplit/>
          <w:trHeight w:val="380"/>
          <w:jc w:val="center"/>
        </w:trPr>
        <w:tc>
          <w:tcPr>
            <w:tcW w:w="1555" w:type="dxa"/>
          </w:tcPr>
          <w:p w14:paraId="69FBB519" w14:textId="77777777" w:rsidR="00292327" w:rsidRPr="001D386E" w:rsidRDefault="00292327" w:rsidP="00842F42">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785F6E13" w14:textId="77777777" w:rsidR="00292327" w:rsidRPr="001D386E" w:rsidRDefault="00292327" w:rsidP="00842F42">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000EC19F" w14:textId="77777777" w:rsidR="00292327" w:rsidRPr="001D386E" w:rsidRDefault="00292327" w:rsidP="00842F42">
            <w:pPr>
              <w:pStyle w:val="TAC"/>
              <w:rPr>
                <w:rFonts w:cs="Arial"/>
              </w:rPr>
            </w:pPr>
            <w:r w:rsidRPr="001D386E">
              <w:rPr>
                <w:rFonts w:cs="Arial"/>
              </w:rPr>
              <w:t>100 kHz</w:t>
            </w:r>
          </w:p>
        </w:tc>
      </w:tr>
      <w:tr w:rsidR="00292327" w:rsidRPr="001D386E" w14:paraId="6F4C9975" w14:textId="77777777" w:rsidTr="00842F42">
        <w:trPr>
          <w:cantSplit/>
          <w:trHeight w:val="361"/>
          <w:jc w:val="center"/>
        </w:trPr>
        <w:tc>
          <w:tcPr>
            <w:tcW w:w="1555" w:type="dxa"/>
          </w:tcPr>
          <w:p w14:paraId="530183A0" w14:textId="77777777" w:rsidR="00292327" w:rsidRPr="001D386E" w:rsidRDefault="00292327" w:rsidP="00842F42">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7C237227" w14:textId="77777777" w:rsidR="00292327" w:rsidRPr="001D386E" w:rsidRDefault="00292327" w:rsidP="00842F42">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76DF4AFC" w14:textId="77777777" w:rsidR="00292327" w:rsidRPr="001D386E" w:rsidRDefault="00292327" w:rsidP="00842F42">
            <w:pPr>
              <w:pStyle w:val="TAC"/>
              <w:rPr>
                <w:rFonts w:cs="Arial"/>
              </w:rPr>
            </w:pPr>
            <w:r w:rsidRPr="001D386E">
              <w:rPr>
                <w:rFonts w:cs="Arial"/>
              </w:rPr>
              <w:t>100 kHz</w:t>
            </w:r>
          </w:p>
        </w:tc>
      </w:tr>
    </w:tbl>
    <w:p w14:paraId="68A81DB4" w14:textId="77777777" w:rsidR="00292327" w:rsidRDefault="00292327" w:rsidP="00292327"/>
    <w:p w14:paraId="14887A81" w14:textId="77777777" w:rsidR="00292327" w:rsidRPr="001D386E" w:rsidRDefault="00292327" w:rsidP="00292327">
      <w:pPr>
        <w:pStyle w:val="NO"/>
      </w:pPr>
      <w:r w:rsidRPr="001D386E">
        <w:t>NOTE 1:</w:t>
      </w:r>
      <w:r w:rsidRPr="001D386E">
        <w:tab/>
      </w:r>
      <w:proofErr w:type="gramStart"/>
      <w:r w:rsidRPr="001D386E">
        <w:t>As a general rule</w:t>
      </w:r>
      <w:proofErr w:type="gramEnd"/>
      <w:r w:rsidRPr="001D386E">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D060DB" w14:textId="77777777" w:rsidR="00292327" w:rsidRPr="001D386E" w:rsidRDefault="00292327" w:rsidP="00292327">
      <w:pPr>
        <w:pStyle w:val="NO"/>
      </w:pPr>
      <w:r w:rsidRPr="001D386E">
        <w:t>NOTE 2:</w:t>
      </w:r>
      <w:r w:rsidRPr="001D386E">
        <w:rPr>
          <w:rFonts w:eastAsia="Malgun Gothic" w:hint="eastAsia"/>
        </w:rPr>
        <w:tab/>
      </w:r>
      <w:r w:rsidRPr="001D386E">
        <w:t>Additional SEM for V2X overrides any other requirements in frequency range 5855-5950MHz.</w:t>
      </w:r>
    </w:p>
    <w:p w14:paraId="1F20A207" w14:textId="77777777" w:rsidR="00292327" w:rsidRPr="001D386E" w:rsidRDefault="00292327" w:rsidP="00292327">
      <w:pPr>
        <w:pStyle w:val="NO"/>
      </w:pPr>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G in TS38.101-1</w:t>
      </w:r>
      <w:r w:rsidRPr="001D386E">
        <w:t>.</w:t>
      </w:r>
    </w:p>
    <w:p w14:paraId="41F4B2AC" w14:textId="77777777" w:rsidR="00292327" w:rsidRDefault="00292327" w:rsidP="00292327"/>
    <w:p w14:paraId="637738F0" w14:textId="77777777" w:rsidR="00292327" w:rsidRPr="009E1935" w:rsidRDefault="00292327" w:rsidP="00292327">
      <w:pPr>
        <w:pStyle w:val="TH"/>
        <w:rPr>
          <w:rFonts w:eastAsia="SimSun"/>
          <w:lang w:eastAsia="zh-CN"/>
        </w:rPr>
      </w:pPr>
      <w:r>
        <w:lastRenderedPageBreak/>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92327" w:rsidRPr="001D386E" w14:paraId="258533C9" w14:textId="77777777" w:rsidTr="00842F42">
        <w:trPr>
          <w:trHeight w:val="224"/>
          <w:jc w:val="center"/>
        </w:trPr>
        <w:tc>
          <w:tcPr>
            <w:tcW w:w="960" w:type="dxa"/>
            <w:vMerge w:val="restart"/>
            <w:shd w:val="clear" w:color="auto" w:fill="auto"/>
          </w:tcPr>
          <w:p w14:paraId="6FD041D3" w14:textId="77777777" w:rsidR="00292327" w:rsidRPr="001D386E" w:rsidRDefault="00292327" w:rsidP="00842F42">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237A3869" w14:textId="77777777" w:rsidR="00292327" w:rsidRPr="001D386E" w:rsidRDefault="00292327" w:rsidP="00842F42">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22D2D842" w14:textId="77777777" w:rsidR="00292327" w:rsidRPr="001D386E" w:rsidRDefault="00292327" w:rsidP="00842F42">
            <w:pPr>
              <w:keepNext/>
              <w:keepLines/>
              <w:spacing w:after="0"/>
              <w:rPr>
                <w:rFonts w:ascii="Arial" w:hAnsi="Arial" w:cs="Arial"/>
                <w:sz w:val="16"/>
                <w:szCs w:val="16"/>
              </w:rPr>
            </w:pPr>
            <w:r w:rsidRPr="001D386E">
              <w:rPr>
                <w:rFonts w:ascii="Arial" w:hAnsi="Arial" w:cs="Arial" w:hint="eastAsia"/>
                <w:sz w:val="16"/>
                <w:szCs w:val="16"/>
                <w:lang w:eastAsia="zh-CN"/>
              </w:rPr>
              <w:t>NR band n77, n</w:t>
            </w:r>
            <w:proofErr w:type="gramStart"/>
            <w:r w:rsidRPr="001D386E">
              <w:rPr>
                <w:rFonts w:ascii="Arial" w:hAnsi="Arial" w:cs="Arial" w:hint="eastAsia"/>
                <w:sz w:val="16"/>
                <w:szCs w:val="16"/>
                <w:lang w:eastAsia="zh-CN"/>
              </w:rPr>
              <w:t>78 ,</w:t>
            </w:r>
            <w:proofErr w:type="gramEnd"/>
            <w:r w:rsidRPr="001D386E">
              <w:rPr>
                <w:rFonts w:ascii="Arial" w:hAnsi="Arial" w:cs="Arial" w:hint="eastAsia"/>
                <w:sz w:val="16"/>
                <w:szCs w:val="16"/>
                <w:lang w:eastAsia="zh-CN"/>
              </w:rPr>
              <w:t xml:space="preserve"> n79</w:t>
            </w:r>
          </w:p>
        </w:tc>
        <w:tc>
          <w:tcPr>
            <w:tcW w:w="772" w:type="dxa"/>
            <w:shd w:val="clear" w:color="auto" w:fill="auto"/>
            <w:vAlign w:val="center"/>
          </w:tcPr>
          <w:p w14:paraId="0DBF13BA" w14:textId="77777777" w:rsidR="00292327" w:rsidRPr="001D386E" w:rsidRDefault="00292327" w:rsidP="00842F42">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76647F70"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879E6B9" w14:textId="77777777" w:rsidR="00292327" w:rsidRPr="001D386E" w:rsidRDefault="00292327" w:rsidP="00842F42">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47950493"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ADD4C2D"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6C02CD8" w14:textId="77777777" w:rsidR="00292327" w:rsidRPr="001D386E" w:rsidRDefault="00292327" w:rsidP="00842F42">
            <w:pPr>
              <w:keepNext/>
              <w:keepLines/>
              <w:spacing w:after="0"/>
              <w:jc w:val="center"/>
              <w:rPr>
                <w:rFonts w:ascii="Arial" w:hAnsi="Arial" w:cs="Arial"/>
                <w:sz w:val="16"/>
                <w:szCs w:val="16"/>
              </w:rPr>
            </w:pPr>
          </w:p>
        </w:tc>
      </w:tr>
      <w:tr w:rsidR="00292327" w:rsidRPr="001D386E" w14:paraId="007C6C34" w14:textId="77777777" w:rsidTr="00842F42">
        <w:trPr>
          <w:trHeight w:val="224"/>
          <w:jc w:val="center"/>
        </w:trPr>
        <w:tc>
          <w:tcPr>
            <w:tcW w:w="960" w:type="dxa"/>
            <w:vMerge/>
            <w:shd w:val="clear" w:color="auto" w:fill="auto"/>
          </w:tcPr>
          <w:p w14:paraId="02206D48" w14:textId="77777777" w:rsidR="00292327" w:rsidRPr="001D386E" w:rsidRDefault="00292327" w:rsidP="00842F42">
            <w:pPr>
              <w:keepNext/>
              <w:keepLines/>
              <w:spacing w:after="0"/>
              <w:jc w:val="center"/>
              <w:rPr>
                <w:rFonts w:ascii="Arial" w:hAnsi="Arial" w:cs="Arial"/>
                <w:sz w:val="16"/>
                <w:szCs w:val="16"/>
              </w:rPr>
            </w:pPr>
          </w:p>
        </w:tc>
        <w:tc>
          <w:tcPr>
            <w:tcW w:w="3166" w:type="dxa"/>
            <w:shd w:val="clear" w:color="auto" w:fill="auto"/>
            <w:vAlign w:val="bottom"/>
          </w:tcPr>
          <w:p w14:paraId="310D0CAB" w14:textId="77777777" w:rsidR="00292327" w:rsidRPr="001D386E" w:rsidRDefault="00292327" w:rsidP="00842F4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CABC7BA" w14:textId="77777777" w:rsidR="00292327" w:rsidRPr="001D386E" w:rsidRDefault="00292327" w:rsidP="00842F4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519FF9D" w14:textId="77777777" w:rsidR="00292327" w:rsidRPr="001D386E" w:rsidRDefault="00292327" w:rsidP="00842F4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700A19" w14:textId="77777777" w:rsidR="00292327" w:rsidRPr="001D386E" w:rsidRDefault="00292327" w:rsidP="00842F4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2400F51"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E984CAD"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3C24FCD"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292327" w:rsidRPr="001D386E" w14:paraId="6D1FF1B4" w14:textId="77777777" w:rsidTr="00842F42">
        <w:trPr>
          <w:trHeight w:val="224"/>
          <w:jc w:val="center"/>
        </w:trPr>
        <w:tc>
          <w:tcPr>
            <w:tcW w:w="960" w:type="dxa"/>
            <w:vMerge/>
            <w:shd w:val="clear" w:color="auto" w:fill="auto"/>
          </w:tcPr>
          <w:p w14:paraId="404FBCC4" w14:textId="77777777" w:rsidR="00292327" w:rsidRPr="001D386E" w:rsidRDefault="00292327" w:rsidP="00842F42">
            <w:pPr>
              <w:keepNext/>
              <w:keepLines/>
              <w:spacing w:after="0"/>
              <w:jc w:val="center"/>
              <w:rPr>
                <w:rFonts w:ascii="Arial" w:hAnsi="Arial" w:cs="Arial"/>
                <w:sz w:val="16"/>
                <w:szCs w:val="16"/>
              </w:rPr>
            </w:pPr>
          </w:p>
        </w:tc>
        <w:tc>
          <w:tcPr>
            <w:tcW w:w="3166" w:type="dxa"/>
            <w:shd w:val="clear" w:color="auto" w:fill="auto"/>
            <w:vAlign w:val="bottom"/>
          </w:tcPr>
          <w:p w14:paraId="4E0975AF" w14:textId="77777777" w:rsidR="00292327" w:rsidRPr="001D386E" w:rsidRDefault="00292327" w:rsidP="00842F4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5BF48EA4" w14:textId="77777777" w:rsidR="00292327" w:rsidRPr="001D386E" w:rsidRDefault="00292327" w:rsidP="00842F4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0112223" w14:textId="77777777" w:rsidR="00292327" w:rsidRPr="001D386E" w:rsidRDefault="00292327" w:rsidP="00842F4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C577C85" w14:textId="77777777" w:rsidR="00292327" w:rsidRPr="001D386E" w:rsidRDefault="00292327" w:rsidP="00842F4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350D210"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E9757D3"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F111359" w14:textId="77777777" w:rsidR="00292327" w:rsidRPr="001D386E" w:rsidRDefault="00292327" w:rsidP="00842F4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292327" w:rsidRPr="001D386E" w14:paraId="6E24F5AF" w14:textId="77777777" w:rsidTr="00842F42">
        <w:trPr>
          <w:trHeight w:val="224"/>
          <w:jc w:val="center"/>
        </w:trPr>
        <w:tc>
          <w:tcPr>
            <w:tcW w:w="8946" w:type="dxa"/>
            <w:gridSpan w:val="8"/>
            <w:shd w:val="clear" w:color="auto" w:fill="auto"/>
          </w:tcPr>
          <w:p w14:paraId="7D888551" w14:textId="77777777" w:rsidR="00292327" w:rsidRPr="001D386E" w:rsidRDefault="00292327" w:rsidP="00842F42">
            <w:pPr>
              <w:pStyle w:val="TAN"/>
              <w:rPr>
                <w:rFonts w:cs="Arial"/>
              </w:rPr>
            </w:pPr>
            <w:r w:rsidRPr="001D386E">
              <w:rPr>
                <w:rFonts w:cs="Arial"/>
              </w:rPr>
              <w:t>NOTE 38:</w:t>
            </w:r>
            <w:r w:rsidRPr="001D386E">
              <w:rPr>
                <w:rFonts w:cs="Arial"/>
              </w:rPr>
              <w:tab/>
              <w:t>Applicable when NS_33 or NS_34 is configured by the pre-configured radio parameters.</w:t>
            </w:r>
          </w:p>
          <w:p w14:paraId="796F693C" w14:textId="77777777" w:rsidR="00292327" w:rsidRPr="001D386E" w:rsidRDefault="00292327" w:rsidP="00842F4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22529E5" w14:textId="77777777" w:rsidR="00292327" w:rsidRPr="001D386E" w:rsidRDefault="00292327" w:rsidP="00842F42">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26C4FCDA" w14:textId="77777777" w:rsidR="00292327" w:rsidRPr="009E1935" w:rsidRDefault="00292327" w:rsidP="00842F42">
            <w:pPr>
              <w:keepNext/>
              <w:keepLines/>
              <w:spacing w:after="0"/>
              <w:jc w:val="center"/>
              <w:rPr>
                <w:rFonts w:ascii="Arial" w:hAnsi="Arial" w:cs="Arial"/>
                <w:sz w:val="16"/>
                <w:szCs w:val="16"/>
                <w:lang w:eastAsia="ko-KR"/>
              </w:rPr>
            </w:pPr>
          </w:p>
        </w:tc>
      </w:tr>
    </w:tbl>
    <w:p w14:paraId="1AF22726" w14:textId="77777777" w:rsidR="00292327" w:rsidRDefault="00292327" w:rsidP="00292327">
      <w:pPr>
        <w:rPr>
          <w:lang w:eastAsia="zh-CN"/>
        </w:rPr>
      </w:pPr>
    </w:p>
    <w:p w14:paraId="56D497EC" w14:textId="77777777" w:rsidR="00292327" w:rsidRDefault="00292327" w:rsidP="00292327">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14:paraId="34D51EA3" w14:textId="77777777" w:rsidR="00292327" w:rsidRPr="009E1935" w:rsidRDefault="00292327" w:rsidP="00292327">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292327" w:rsidRPr="00174FBD" w14:paraId="0BCECFDD" w14:textId="77777777" w:rsidTr="00842F42">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52E40" w14:textId="77777777" w:rsidR="00292327" w:rsidRPr="00B40E68" w:rsidRDefault="00292327" w:rsidP="00842F42">
            <w:pPr>
              <w:pStyle w:val="TAH"/>
              <w:rPr>
                <w:rFonts w:cs="Arial"/>
              </w:rPr>
            </w:pPr>
            <w:proofErr w:type="spellStart"/>
            <w:r w:rsidRPr="00B40E68">
              <w:rPr>
                <w:rFonts w:cs="Arial"/>
              </w:rPr>
              <w:t>Δf</w:t>
            </w:r>
            <w:r w:rsidRPr="00B40E68">
              <w:rPr>
                <w:rFonts w:cs="Arial"/>
                <w:vertAlign w:val="subscript"/>
              </w:rPr>
              <w:t>OOB</w:t>
            </w:r>
            <w:proofErr w:type="spellEnd"/>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34CC41B1" w14:textId="77777777" w:rsidR="00292327" w:rsidRPr="00B40E68" w:rsidRDefault="00292327" w:rsidP="00842F42">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B00E145" w14:textId="77777777" w:rsidR="00292327" w:rsidRPr="00B40E68" w:rsidRDefault="00292327" w:rsidP="00842F42">
            <w:pPr>
              <w:pStyle w:val="TAH"/>
              <w:rPr>
                <w:rFonts w:cs="Arial"/>
              </w:rPr>
            </w:pPr>
            <w:r w:rsidRPr="00B40E68">
              <w:rPr>
                <w:rFonts w:cs="Arial"/>
              </w:rPr>
              <w:t>Measurement Bandwidth</w:t>
            </w:r>
          </w:p>
        </w:tc>
      </w:tr>
      <w:tr w:rsidR="00292327" w:rsidRPr="00174FBD" w14:paraId="150B8624" w14:textId="77777777" w:rsidTr="00842F4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180902D1" w14:textId="77777777" w:rsidR="00292327" w:rsidRPr="00174FBD" w:rsidRDefault="00292327" w:rsidP="00842F4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2CBDC1E0"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06C37FD3"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292327" w:rsidRPr="00174FBD" w14:paraId="180E2E67" w14:textId="77777777" w:rsidTr="00842F4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625C74D" w14:textId="77777777" w:rsidR="00292327" w:rsidRPr="00174FBD" w:rsidRDefault="00292327" w:rsidP="00842F4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14:paraId="225BC5F7"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35C66B46"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292327" w:rsidRPr="00174FBD" w14:paraId="26EC0A4A" w14:textId="77777777" w:rsidTr="00842F4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316F451" w14:textId="77777777" w:rsidR="00292327" w:rsidRPr="00174FBD" w:rsidRDefault="00292327" w:rsidP="00842F4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14:paraId="52A7AB87"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056C4DA9"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292327" w:rsidRPr="00174FBD" w14:paraId="47A7DD0C" w14:textId="77777777" w:rsidTr="00842F4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8536DB5" w14:textId="77777777" w:rsidR="00292327" w:rsidRPr="00174FBD" w:rsidRDefault="00292327" w:rsidP="00842F4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14:paraId="43A494C4"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1BEBFF25"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292327" w:rsidRPr="00174FBD" w14:paraId="38529D92" w14:textId="77777777" w:rsidTr="00842F4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DD7EE74" w14:textId="77777777" w:rsidR="00292327" w:rsidRPr="00174FBD" w:rsidRDefault="00292327" w:rsidP="00842F4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2FE38A7E"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4744E003" w14:textId="77777777" w:rsidR="00292327" w:rsidRPr="00174FBD" w:rsidRDefault="00292327" w:rsidP="00842F42">
            <w:pPr>
              <w:spacing w:after="0"/>
              <w:jc w:val="center"/>
              <w:rPr>
                <w:rFonts w:ascii="Calibri" w:hAnsi="Calibri" w:cs="Calibri"/>
                <w:color w:val="000000"/>
                <w:lang w:val="en-US"/>
              </w:rPr>
            </w:pPr>
            <w:r w:rsidRPr="00174FBD">
              <w:rPr>
                <w:rFonts w:ascii="Calibri" w:hAnsi="Calibri" w:cs="Calibri"/>
                <w:color w:val="000000"/>
                <w:lang w:val="en-US"/>
              </w:rPr>
              <w:t>100kHz</w:t>
            </w:r>
          </w:p>
        </w:tc>
      </w:tr>
    </w:tbl>
    <w:p w14:paraId="5473B2A5" w14:textId="77777777" w:rsidR="00292327" w:rsidRDefault="00292327" w:rsidP="00292327"/>
    <w:p w14:paraId="75993E27" w14:textId="77777777" w:rsidR="00292327" w:rsidRDefault="00292327" w:rsidP="00292327">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proofErr w:type="spellStart"/>
      <w:r>
        <w:rPr>
          <w:lang w:eastAsia="ko-KR"/>
        </w:rPr>
        <w:t>specifiy</w:t>
      </w:r>
      <w:proofErr w:type="spellEnd"/>
      <w:r>
        <w:rPr>
          <w:lang w:eastAsia="ko-KR"/>
        </w:rPr>
        <w:t xml:space="preserve"> the A-MPR requirements according to different network signalling by pre-configured </w:t>
      </w:r>
      <w:r w:rsidRPr="00F37FED">
        <w:t>radio parameters or the cell and the indication from</w:t>
      </w:r>
      <w:r>
        <w:t xml:space="preserve"> upper layers has indicated to NR V2X</w:t>
      </w:r>
      <w:r w:rsidRPr="00F37FED">
        <w:t xml:space="preserve"> UE</w:t>
      </w:r>
      <w:r>
        <w:t>.</w:t>
      </w:r>
    </w:p>
    <w:p w14:paraId="12F252AF" w14:textId="77777777" w:rsidR="00292327" w:rsidRDefault="00292327" w:rsidP="00292327">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755AC86E" w14:textId="77777777" w:rsidR="00292327" w:rsidRDefault="00292327" w:rsidP="00292327">
      <w:pPr>
        <w:spacing w:after="0"/>
        <w:rPr>
          <w:lang w:eastAsia="zh-CN"/>
        </w:rPr>
      </w:pPr>
    </w:p>
    <w:p w14:paraId="36C82164" w14:textId="77777777" w:rsidR="00292327" w:rsidRPr="00310175" w:rsidRDefault="00292327" w:rsidP="00292327">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292327" w:rsidRPr="0032110F" w14:paraId="78FF36F7" w14:textId="77777777" w:rsidTr="00842F42">
        <w:trPr>
          <w:trHeight w:val="248"/>
          <w:jc w:val="center"/>
        </w:trPr>
        <w:tc>
          <w:tcPr>
            <w:tcW w:w="1100" w:type="dxa"/>
          </w:tcPr>
          <w:p w14:paraId="36B5D5DE" w14:textId="77777777" w:rsidR="00292327" w:rsidRPr="009F6143" w:rsidRDefault="00292327" w:rsidP="00842F42">
            <w:pPr>
              <w:pStyle w:val="TAH"/>
              <w:rPr>
                <w:rFonts w:cs="Arial"/>
              </w:rPr>
            </w:pPr>
            <w:r w:rsidRPr="009F6143">
              <w:rPr>
                <w:rFonts w:cs="Arial"/>
              </w:rPr>
              <w:t>Network Signalling value</w:t>
            </w:r>
          </w:p>
        </w:tc>
        <w:tc>
          <w:tcPr>
            <w:tcW w:w="1730" w:type="dxa"/>
            <w:shd w:val="clear" w:color="auto" w:fill="auto"/>
          </w:tcPr>
          <w:p w14:paraId="78DA65A2" w14:textId="77777777" w:rsidR="00292327" w:rsidRPr="009F6143" w:rsidRDefault="00292327" w:rsidP="00842F42">
            <w:pPr>
              <w:pStyle w:val="TAH"/>
              <w:rPr>
                <w:rFonts w:cs="Arial"/>
              </w:rPr>
            </w:pPr>
            <w:r w:rsidRPr="009F6143">
              <w:rPr>
                <w:rFonts w:cs="Arial"/>
              </w:rPr>
              <w:t>Requirements (subclause)</w:t>
            </w:r>
          </w:p>
        </w:tc>
        <w:tc>
          <w:tcPr>
            <w:tcW w:w="855" w:type="dxa"/>
            <w:shd w:val="clear" w:color="auto" w:fill="auto"/>
          </w:tcPr>
          <w:p w14:paraId="6D79FCB2" w14:textId="77777777" w:rsidR="00292327" w:rsidRPr="009F6143" w:rsidRDefault="00292327" w:rsidP="00842F42">
            <w:pPr>
              <w:pStyle w:val="TAH"/>
              <w:rPr>
                <w:rFonts w:cs="Arial"/>
              </w:rPr>
            </w:pPr>
            <w:r>
              <w:rPr>
                <w:rFonts w:cs="Arial"/>
              </w:rPr>
              <w:t>NR</w:t>
            </w:r>
            <w:r w:rsidRPr="009F6143">
              <w:rPr>
                <w:rFonts w:cs="Arial"/>
              </w:rPr>
              <w:t xml:space="preserve"> Band</w:t>
            </w:r>
          </w:p>
        </w:tc>
        <w:tc>
          <w:tcPr>
            <w:tcW w:w="1807" w:type="dxa"/>
            <w:shd w:val="clear" w:color="auto" w:fill="auto"/>
          </w:tcPr>
          <w:p w14:paraId="7BE03AD0" w14:textId="77777777" w:rsidR="00292327" w:rsidRPr="009F6143" w:rsidRDefault="00292327" w:rsidP="00842F42">
            <w:pPr>
              <w:pStyle w:val="TAH"/>
              <w:rPr>
                <w:rFonts w:cs="Arial"/>
              </w:rPr>
            </w:pPr>
            <w:r w:rsidRPr="009F6143">
              <w:rPr>
                <w:rFonts w:cs="Arial"/>
              </w:rPr>
              <w:t>Channel bandwidth (MHz)</w:t>
            </w:r>
          </w:p>
        </w:tc>
        <w:tc>
          <w:tcPr>
            <w:tcW w:w="1312" w:type="dxa"/>
            <w:shd w:val="clear" w:color="auto" w:fill="auto"/>
          </w:tcPr>
          <w:p w14:paraId="643D2B08" w14:textId="77777777" w:rsidR="00292327" w:rsidRPr="009F6143" w:rsidRDefault="00292327" w:rsidP="00842F42">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417" w:type="dxa"/>
          </w:tcPr>
          <w:p w14:paraId="19A8BA49" w14:textId="77777777" w:rsidR="00292327" w:rsidRPr="009F6143" w:rsidRDefault="00292327" w:rsidP="00842F42">
            <w:pPr>
              <w:pStyle w:val="TAH"/>
              <w:rPr>
                <w:rFonts w:cs="Arial"/>
              </w:rPr>
            </w:pPr>
            <w:r w:rsidRPr="009F6143">
              <w:rPr>
                <w:rFonts w:cs="Arial"/>
              </w:rPr>
              <w:t>A-MPR (dB)</w:t>
            </w:r>
          </w:p>
        </w:tc>
      </w:tr>
      <w:tr w:rsidR="00292327" w:rsidRPr="0032110F" w14:paraId="73EF61C6" w14:textId="77777777" w:rsidTr="00842F42">
        <w:trPr>
          <w:trHeight w:val="603"/>
          <w:jc w:val="center"/>
        </w:trPr>
        <w:tc>
          <w:tcPr>
            <w:tcW w:w="1100" w:type="dxa"/>
            <w:vAlign w:val="center"/>
          </w:tcPr>
          <w:p w14:paraId="71ECA7A0" w14:textId="77777777" w:rsidR="00292327" w:rsidRPr="00CF55AF" w:rsidRDefault="00292327" w:rsidP="00842F42">
            <w:pPr>
              <w:pStyle w:val="TAC"/>
              <w:rPr>
                <w:rFonts w:cs="Arial"/>
                <w:lang w:eastAsia="zh-CN"/>
              </w:rPr>
            </w:pPr>
            <w:r w:rsidRPr="009F6143">
              <w:rPr>
                <w:rFonts w:cs="Arial"/>
              </w:rPr>
              <w:t>NS_</w:t>
            </w:r>
            <w:r>
              <w:rPr>
                <w:rFonts w:cs="Arial" w:hint="eastAsia"/>
                <w:lang w:eastAsia="zh-CN"/>
              </w:rPr>
              <w:t>33</w:t>
            </w:r>
          </w:p>
        </w:tc>
        <w:tc>
          <w:tcPr>
            <w:tcW w:w="1730" w:type="dxa"/>
            <w:shd w:val="clear" w:color="auto" w:fill="auto"/>
            <w:vAlign w:val="center"/>
          </w:tcPr>
          <w:p w14:paraId="1EE795BF" w14:textId="77777777" w:rsidR="00292327" w:rsidRDefault="00292327" w:rsidP="00842F42">
            <w:pPr>
              <w:pStyle w:val="TAC"/>
              <w:rPr>
                <w:rFonts w:cs="Arial"/>
                <w:lang w:eastAsia="zh-CN"/>
              </w:rPr>
            </w:pPr>
            <w:r>
              <w:rPr>
                <w:rFonts w:cs="Arial" w:hint="eastAsia"/>
                <w:lang w:eastAsia="zh-CN"/>
              </w:rPr>
              <w:t>Table 8.1.3-1</w:t>
            </w:r>
          </w:p>
          <w:p w14:paraId="3568742A" w14:textId="77777777" w:rsidR="00292327" w:rsidRDefault="00292327" w:rsidP="00842F42">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033D3672" w14:textId="77777777" w:rsidR="00292327" w:rsidRDefault="00292327" w:rsidP="00842F42">
            <w:pPr>
              <w:pStyle w:val="TAC"/>
              <w:rPr>
                <w:rFonts w:cs="Arial"/>
                <w:lang w:eastAsia="zh-CN"/>
              </w:rPr>
            </w:pPr>
            <w:r>
              <w:rPr>
                <w:rFonts w:cs="Arial" w:hint="eastAsia"/>
                <w:lang w:eastAsia="zh-CN"/>
              </w:rPr>
              <w:t xml:space="preserve">Table 8.1.3-2 </w:t>
            </w:r>
          </w:p>
          <w:p w14:paraId="5E5E55F4" w14:textId="77777777" w:rsidR="00292327" w:rsidRPr="00CF55AF" w:rsidRDefault="00292327" w:rsidP="00842F42">
            <w:pPr>
              <w:pStyle w:val="TAC"/>
              <w:rPr>
                <w:rFonts w:cs="Arial"/>
                <w:lang w:eastAsia="zh-CN"/>
              </w:rPr>
            </w:pPr>
            <w:r>
              <w:rPr>
                <w:rFonts w:cs="Arial" w:hint="eastAsia"/>
                <w:lang w:eastAsia="zh-CN"/>
              </w:rPr>
              <w:t>(A-SE)</w:t>
            </w:r>
          </w:p>
        </w:tc>
        <w:tc>
          <w:tcPr>
            <w:tcW w:w="855" w:type="dxa"/>
            <w:shd w:val="clear" w:color="auto" w:fill="auto"/>
            <w:vAlign w:val="center"/>
          </w:tcPr>
          <w:p w14:paraId="641467BA" w14:textId="77777777" w:rsidR="00292327" w:rsidRPr="00CF55AF" w:rsidRDefault="00292327" w:rsidP="00842F42">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7DDC4599" w14:textId="77777777" w:rsidR="00292327" w:rsidRPr="0036282A" w:rsidRDefault="00292327" w:rsidP="00842F42">
            <w:pPr>
              <w:pStyle w:val="TAC"/>
              <w:rPr>
                <w:rFonts w:cs="Arial"/>
                <w:lang w:eastAsia="zh-CN"/>
              </w:rPr>
            </w:pPr>
            <w:r>
              <w:rPr>
                <w:rFonts w:cs="Arial" w:hint="eastAsia"/>
                <w:lang w:eastAsia="zh-CN"/>
              </w:rPr>
              <w:t>10</w:t>
            </w:r>
          </w:p>
        </w:tc>
        <w:tc>
          <w:tcPr>
            <w:tcW w:w="2729" w:type="dxa"/>
            <w:gridSpan w:val="2"/>
            <w:shd w:val="clear" w:color="auto" w:fill="auto"/>
            <w:vAlign w:val="center"/>
          </w:tcPr>
          <w:p w14:paraId="06670887" w14:textId="77777777" w:rsidR="00292327" w:rsidRDefault="00292327" w:rsidP="00842F42">
            <w:pPr>
              <w:pStyle w:val="TAC"/>
              <w:rPr>
                <w:rFonts w:cs="Arial"/>
                <w:lang w:eastAsia="zh-CN"/>
              </w:rPr>
            </w:pPr>
            <w:r>
              <w:rPr>
                <w:rFonts w:cs="Arial" w:hint="eastAsia"/>
                <w:lang w:eastAsia="zh-CN"/>
              </w:rPr>
              <w:t xml:space="preserve">Table </w:t>
            </w:r>
            <w:r>
              <w:rPr>
                <w:rFonts w:cs="Arial"/>
                <w:lang w:eastAsia="zh-CN"/>
              </w:rPr>
              <w:t>8.1.3-5</w:t>
            </w:r>
          </w:p>
          <w:p w14:paraId="39BEE5F4" w14:textId="77777777" w:rsidR="00292327" w:rsidRDefault="00292327" w:rsidP="00842F42">
            <w:pPr>
              <w:pStyle w:val="TAC"/>
              <w:rPr>
                <w:rFonts w:cs="Arial"/>
                <w:lang w:eastAsia="zh-CN"/>
              </w:rPr>
            </w:pPr>
            <w:r>
              <w:rPr>
                <w:rFonts w:cs="Arial" w:hint="eastAsia"/>
                <w:lang w:eastAsia="zh-CN"/>
              </w:rPr>
              <w:t xml:space="preserve">Table </w:t>
            </w:r>
            <w:r>
              <w:rPr>
                <w:rFonts w:cs="Arial"/>
                <w:lang w:eastAsia="zh-CN"/>
              </w:rPr>
              <w:t>8.1.3-6</w:t>
            </w:r>
          </w:p>
          <w:p w14:paraId="6B88A358" w14:textId="77777777" w:rsidR="00292327" w:rsidRPr="0036282A" w:rsidRDefault="00292327" w:rsidP="00842F42">
            <w:pPr>
              <w:pStyle w:val="TAC"/>
              <w:rPr>
                <w:rFonts w:cs="Arial"/>
                <w:lang w:eastAsia="zh-CN"/>
              </w:rPr>
            </w:pPr>
            <w:r>
              <w:rPr>
                <w:rFonts w:cs="Arial" w:hint="eastAsia"/>
                <w:lang w:eastAsia="zh-CN"/>
              </w:rPr>
              <w:t xml:space="preserve">Table </w:t>
            </w:r>
            <w:r>
              <w:rPr>
                <w:rFonts w:cs="Arial"/>
                <w:lang w:eastAsia="zh-CN"/>
              </w:rPr>
              <w:t>8.1.3-7</w:t>
            </w:r>
          </w:p>
        </w:tc>
      </w:tr>
      <w:tr w:rsidR="00292327" w:rsidRPr="0032110F" w14:paraId="0D153919" w14:textId="77777777" w:rsidTr="00842F42">
        <w:trPr>
          <w:trHeight w:val="603"/>
          <w:jc w:val="center"/>
        </w:trPr>
        <w:tc>
          <w:tcPr>
            <w:tcW w:w="1100" w:type="dxa"/>
            <w:vAlign w:val="center"/>
          </w:tcPr>
          <w:p w14:paraId="4186DE0B" w14:textId="77777777" w:rsidR="00292327" w:rsidRPr="009F6143" w:rsidRDefault="00292327" w:rsidP="00842F42">
            <w:pPr>
              <w:pStyle w:val="TAC"/>
              <w:rPr>
                <w:rFonts w:cs="Arial"/>
              </w:rPr>
            </w:pPr>
            <w:r w:rsidRPr="009F6143">
              <w:rPr>
                <w:rFonts w:cs="Arial"/>
              </w:rPr>
              <w:t>NS_</w:t>
            </w:r>
            <w:r>
              <w:rPr>
                <w:rFonts w:cs="Arial" w:hint="eastAsia"/>
                <w:lang w:eastAsia="zh-CN"/>
              </w:rPr>
              <w:t>48</w:t>
            </w:r>
          </w:p>
        </w:tc>
        <w:tc>
          <w:tcPr>
            <w:tcW w:w="1730" w:type="dxa"/>
            <w:shd w:val="clear" w:color="auto" w:fill="auto"/>
            <w:vAlign w:val="center"/>
          </w:tcPr>
          <w:p w14:paraId="6E01223C" w14:textId="77777777" w:rsidR="00292327" w:rsidRDefault="00292327" w:rsidP="00842F42">
            <w:pPr>
              <w:pStyle w:val="TAC"/>
              <w:rPr>
                <w:rFonts w:cs="Arial"/>
                <w:lang w:eastAsia="zh-CN"/>
              </w:rPr>
            </w:pPr>
            <w:r>
              <w:rPr>
                <w:rFonts w:cs="Arial" w:hint="eastAsia"/>
                <w:lang w:eastAsia="zh-CN"/>
              </w:rPr>
              <w:t>Table 8.1.3-3</w:t>
            </w:r>
          </w:p>
          <w:p w14:paraId="3C8B5A9F" w14:textId="77777777" w:rsidR="00292327" w:rsidRDefault="00292327" w:rsidP="00842F42">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4920654C" w14:textId="77777777" w:rsidR="00292327" w:rsidRDefault="00292327" w:rsidP="00842F42">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7ADADEC9" w14:textId="77777777" w:rsidR="00292327" w:rsidRDefault="00292327" w:rsidP="00842F42">
            <w:pPr>
              <w:pStyle w:val="TAC"/>
              <w:rPr>
                <w:rFonts w:cs="Arial"/>
                <w:lang w:eastAsia="zh-CN"/>
              </w:rPr>
            </w:pPr>
            <w:r>
              <w:rPr>
                <w:rFonts w:cs="Arial" w:hint="eastAsia"/>
                <w:lang w:eastAsia="zh-CN"/>
              </w:rPr>
              <w:t>40</w:t>
            </w:r>
          </w:p>
        </w:tc>
        <w:tc>
          <w:tcPr>
            <w:tcW w:w="2729" w:type="dxa"/>
            <w:gridSpan w:val="2"/>
            <w:shd w:val="clear" w:color="auto" w:fill="auto"/>
            <w:vAlign w:val="center"/>
          </w:tcPr>
          <w:p w14:paraId="39A1BE7B" w14:textId="77777777" w:rsidR="00292327" w:rsidRDefault="00292327" w:rsidP="00842F42">
            <w:pPr>
              <w:pStyle w:val="TAC"/>
              <w:rPr>
                <w:rFonts w:cs="Arial"/>
                <w:lang w:eastAsia="zh-CN"/>
              </w:rPr>
            </w:pPr>
            <w:r>
              <w:rPr>
                <w:rFonts w:cs="Arial" w:hint="eastAsia"/>
                <w:lang w:eastAsia="zh-CN"/>
              </w:rPr>
              <w:t xml:space="preserve">Table </w:t>
            </w:r>
            <w:r>
              <w:rPr>
                <w:rFonts w:cs="Arial"/>
                <w:lang w:eastAsia="zh-CN"/>
              </w:rPr>
              <w:t>8.1.3-8</w:t>
            </w:r>
          </w:p>
        </w:tc>
      </w:tr>
    </w:tbl>
    <w:p w14:paraId="023C2158" w14:textId="77777777" w:rsidR="00292327" w:rsidRDefault="00292327" w:rsidP="00292327">
      <w:pPr>
        <w:rPr>
          <w:lang w:eastAsia="zh-CN"/>
        </w:rPr>
      </w:pPr>
    </w:p>
    <w:p w14:paraId="57D7D55B" w14:textId="77777777" w:rsidR="00292327" w:rsidRPr="00CF4F7A" w:rsidRDefault="00292327" w:rsidP="00292327">
      <w:pPr>
        <w:pStyle w:val="TH"/>
      </w:pPr>
      <w:r>
        <w:lastRenderedPageBreak/>
        <w:t xml:space="preserve">Table </w:t>
      </w:r>
      <w:r w:rsidRPr="00CF4F7A">
        <w:t>8.1.3-5</w:t>
      </w:r>
      <w:r w:rsidRPr="0032110F">
        <w:t xml:space="preserve">: </w:t>
      </w:r>
      <w:r w:rsidRPr="00CF4F7A">
        <w:rPr>
          <w:rFonts w:hint="eastAsia"/>
        </w:rPr>
        <w:t>A-</w:t>
      </w:r>
      <w:r w:rsidRPr="0032110F">
        <w:t xml:space="preserve">MPR for </w:t>
      </w:r>
      <w:r w:rsidRPr="00CF4F7A">
        <w:rPr>
          <w:rFonts w:hint="eastAsia"/>
        </w:rPr>
        <w:t>NS_</w:t>
      </w:r>
      <w:r w:rsidRPr="00CF4F7A">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292327" w:rsidRPr="0032110F" w14:paraId="6461C2CC" w14:textId="77777777" w:rsidTr="00842F42">
        <w:trPr>
          <w:trHeight w:val="309"/>
          <w:jc w:val="center"/>
        </w:trPr>
        <w:tc>
          <w:tcPr>
            <w:tcW w:w="2127" w:type="dxa"/>
            <w:vMerge w:val="restart"/>
            <w:shd w:val="clear" w:color="auto" w:fill="auto"/>
            <w:vAlign w:val="center"/>
          </w:tcPr>
          <w:p w14:paraId="0E20DA3B" w14:textId="77777777" w:rsidR="00292327" w:rsidRPr="005617F0" w:rsidRDefault="00292327" w:rsidP="00842F42">
            <w:pPr>
              <w:pStyle w:val="TAH"/>
              <w:rPr>
                <w:rFonts w:cs="Arial"/>
                <w:lang w:eastAsia="zh-CN"/>
              </w:rPr>
            </w:pPr>
            <w:r>
              <w:rPr>
                <w:rFonts w:cs="Arial" w:hint="eastAsia"/>
                <w:lang w:eastAsia="zh-CN"/>
              </w:rPr>
              <w:t xml:space="preserve">Carrier </w:t>
            </w:r>
            <w:proofErr w:type="gramStart"/>
            <w:r>
              <w:rPr>
                <w:rFonts w:cs="Arial" w:hint="eastAsia"/>
                <w:lang w:eastAsia="zh-CN"/>
              </w:rPr>
              <w:t>frequency(</w:t>
            </w:r>
            <w:proofErr w:type="gramEnd"/>
            <w:r>
              <w:rPr>
                <w:rFonts w:cs="Arial" w:hint="eastAsia"/>
                <w:lang w:eastAsia="zh-CN"/>
              </w:rPr>
              <w:t>MHz)</w:t>
            </w:r>
          </w:p>
        </w:tc>
        <w:tc>
          <w:tcPr>
            <w:tcW w:w="1418" w:type="dxa"/>
            <w:vMerge w:val="restart"/>
            <w:shd w:val="clear" w:color="auto" w:fill="auto"/>
            <w:vAlign w:val="center"/>
          </w:tcPr>
          <w:p w14:paraId="1D60CF92" w14:textId="77777777" w:rsidR="00292327" w:rsidRPr="009F6143" w:rsidRDefault="00292327" w:rsidP="00842F42">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2607C81E" w14:textId="77777777" w:rsidR="00292327" w:rsidRDefault="00292327" w:rsidP="00842F42">
            <w:pPr>
              <w:pStyle w:val="TAH"/>
              <w:rPr>
                <w:rFonts w:cs="Arial"/>
              </w:rPr>
            </w:pPr>
            <w:r>
              <w:rPr>
                <w:rFonts w:cs="Arial"/>
              </w:rPr>
              <w:t>Start Resource</w:t>
            </w:r>
          </w:p>
          <w:p w14:paraId="1394E398" w14:textId="77777777" w:rsidR="00292327" w:rsidRPr="009F6143" w:rsidRDefault="00292327" w:rsidP="00842F42">
            <w:pPr>
              <w:pStyle w:val="TAH"/>
              <w:rPr>
                <w:rFonts w:cs="Arial"/>
              </w:rPr>
            </w:pPr>
            <w:r>
              <w:rPr>
                <w:rFonts w:cs="Arial"/>
              </w:rPr>
              <w:t>Block</w:t>
            </w:r>
          </w:p>
        </w:tc>
        <w:tc>
          <w:tcPr>
            <w:tcW w:w="3446" w:type="dxa"/>
            <w:gridSpan w:val="3"/>
            <w:shd w:val="clear" w:color="auto" w:fill="auto"/>
            <w:vAlign w:val="center"/>
          </w:tcPr>
          <w:p w14:paraId="51EBF6A4" w14:textId="77777777" w:rsidR="00292327" w:rsidRPr="009F6143" w:rsidRDefault="00292327" w:rsidP="00842F42">
            <w:pPr>
              <w:pStyle w:val="TAH"/>
              <w:rPr>
                <w:rFonts w:cs="Arial"/>
              </w:rPr>
            </w:pPr>
            <w:r w:rsidRPr="009F6143">
              <w:rPr>
                <w:rFonts w:cs="Arial"/>
              </w:rPr>
              <w:t>A-MPR (dB)</w:t>
            </w:r>
          </w:p>
        </w:tc>
      </w:tr>
      <w:tr w:rsidR="00292327" w:rsidRPr="0032110F" w14:paraId="64313406" w14:textId="77777777" w:rsidTr="00842F42">
        <w:trPr>
          <w:trHeight w:val="96"/>
          <w:jc w:val="center"/>
        </w:trPr>
        <w:tc>
          <w:tcPr>
            <w:tcW w:w="2127" w:type="dxa"/>
            <w:vMerge/>
            <w:shd w:val="clear" w:color="auto" w:fill="auto"/>
            <w:vAlign w:val="center"/>
          </w:tcPr>
          <w:p w14:paraId="157B086B" w14:textId="77777777" w:rsidR="00292327" w:rsidRDefault="00292327" w:rsidP="00842F42">
            <w:pPr>
              <w:pStyle w:val="TAH"/>
              <w:rPr>
                <w:rFonts w:cs="Arial"/>
                <w:lang w:eastAsia="zh-CN"/>
              </w:rPr>
            </w:pPr>
          </w:p>
        </w:tc>
        <w:tc>
          <w:tcPr>
            <w:tcW w:w="1418" w:type="dxa"/>
            <w:vMerge/>
            <w:shd w:val="clear" w:color="auto" w:fill="auto"/>
            <w:vAlign w:val="center"/>
          </w:tcPr>
          <w:p w14:paraId="2BFEB176" w14:textId="77777777" w:rsidR="00292327" w:rsidRPr="009F6143" w:rsidRDefault="00292327" w:rsidP="00842F42">
            <w:pPr>
              <w:pStyle w:val="TAH"/>
              <w:rPr>
                <w:rFonts w:cs="Arial"/>
              </w:rPr>
            </w:pPr>
          </w:p>
        </w:tc>
        <w:tc>
          <w:tcPr>
            <w:tcW w:w="1559" w:type="dxa"/>
            <w:vMerge/>
            <w:vAlign w:val="center"/>
          </w:tcPr>
          <w:p w14:paraId="64EAC55F" w14:textId="77777777" w:rsidR="00292327" w:rsidRDefault="00292327" w:rsidP="00842F42">
            <w:pPr>
              <w:pStyle w:val="TAH"/>
              <w:rPr>
                <w:rFonts w:cs="Arial"/>
              </w:rPr>
            </w:pPr>
          </w:p>
        </w:tc>
        <w:tc>
          <w:tcPr>
            <w:tcW w:w="1417" w:type="dxa"/>
            <w:shd w:val="clear" w:color="auto" w:fill="auto"/>
            <w:vAlign w:val="center"/>
          </w:tcPr>
          <w:p w14:paraId="1DA2AE9F" w14:textId="77777777" w:rsidR="00292327" w:rsidRPr="00D45C4A" w:rsidRDefault="00292327" w:rsidP="00842F42">
            <w:pPr>
              <w:pStyle w:val="TAH"/>
              <w:rPr>
                <w:rFonts w:cs="Arial"/>
                <w:lang w:eastAsia="ko-KR"/>
              </w:rPr>
            </w:pPr>
            <w:r>
              <w:rPr>
                <w:rFonts w:cs="Arial" w:hint="eastAsia"/>
                <w:lang w:eastAsia="ko-KR"/>
              </w:rPr>
              <w:t>QPSK/16QAM</w:t>
            </w:r>
          </w:p>
        </w:tc>
        <w:tc>
          <w:tcPr>
            <w:tcW w:w="993" w:type="dxa"/>
            <w:shd w:val="clear" w:color="auto" w:fill="auto"/>
            <w:vAlign w:val="center"/>
          </w:tcPr>
          <w:p w14:paraId="0511CCD4" w14:textId="77777777" w:rsidR="00292327" w:rsidRPr="00D45C4A" w:rsidRDefault="00292327" w:rsidP="00842F42">
            <w:pPr>
              <w:pStyle w:val="TAH"/>
              <w:rPr>
                <w:rFonts w:cs="Arial"/>
                <w:lang w:eastAsia="ko-KR"/>
              </w:rPr>
            </w:pPr>
            <w:r>
              <w:rPr>
                <w:rFonts w:cs="Arial" w:hint="eastAsia"/>
                <w:lang w:eastAsia="ko-KR"/>
              </w:rPr>
              <w:t>64QAM</w:t>
            </w:r>
          </w:p>
        </w:tc>
        <w:tc>
          <w:tcPr>
            <w:tcW w:w="1036" w:type="dxa"/>
            <w:shd w:val="clear" w:color="auto" w:fill="auto"/>
            <w:vAlign w:val="center"/>
          </w:tcPr>
          <w:p w14:paraId="16EB83EF" w14:textId="77777777" w:rsidR="00292327" w:rsidRPr="00D45C4A" w:rsidRDefault="00292327" w:rsidP="00842F42">
            <w:pPr>
              <w:pStyle w:val="TAH"/>
              <w:rPr>
                <w:rFonts w:cs="Arial"/>
                <w:lang w:eastAsia="ko-KR"/>
              </w:rPr>
            </w:pPr>
            <w:r>
              <w:rPr>
                <w:rFonts w:cs="Arial" w:hint="eastAsia"/>
                <w:lang w:eastAsia="ko-KR"/>
              </w:rPr>
              <w:t>256QAM</w:t>
            </w:r>
          </w:p>
        </w:tc>
      </w:tr>
      <w:tr w:rsidR="00292327" w14:paraId="1E07066B" w14:textId="77777777" w:rsidTr="00842F42">
        <w:trPr>
          <w:trHeight w:val="66"/>
          <w:jc w:val="center"/>
        </w:trPr>
        <w:tc>
          <w:tcPr>
            <w:tcW w:w="2127" w:type="dxa"/>
            <w:vMerge w:val="restart"/>
            <w:shd w:val="clear" w:color="auto" w:fill="auto"/>
            <w:vAlign w:val="center"/>
          </w:tcPr>
          <w:p w14:paraId="4EA5BFF7" w14:textId="77777777" w:rsidR="00292327" w:rsidRDefault="00292327" w:rsidP="00842F42">
            <w:pPr>
              <w:pStyle w:val="TAC"/>
              <w:rPr>
                <w:rFonts w:cs="Arial"/>
                <w:lang w:eastAsia="zh-CN"/>
              </w:rPr>
            </w:pPr>
            <w:r>
              <w:rPr>
                <w:rFonts w:cs="Arial" w:hint="eastAsia"/>
                <w:lang w:eastAsia="zh-CN"/>
              </w:rPr>
              <w:t>5860</w:t>
            </w:r>
          </w:p>
        </w:tc>
        <w:tc>
          <w:tcPr>
            <w:tcW w:w="1418" w:type="dxa"/>
            <w:shd w:val="clear" w:color="auto" w:fill="auto"/>
            <w:vAlign w:val="center"/>
          </w:tcPr>
          <w:p w14:paraId="47C25540" w14:textId="77777777" w:rsidR="00292327" w:rsidRPr="007C370A" w:rsidRDefault="00292327" w:rsidP="00842F42">
            <w:pPr>
              <w:pStyle w:val="TAC"/>
              <w:rPr>
                <w:lang w:eastAsia="ko-KR"/>
              </w:rPr>
            </w:pPr>
            <w:r>
              <w:rPr>
                <w:rFonts w:hint="eastAsia"/>
                <w:lang w:eastAsia="ko-KR"/>
              </w:rPr>
              <w:t>[</w:t>
            </w:r>
            <w:r w:rsidRPr="006E37D0">
              <w:rPr>
                <w:rFonts w:hint="eastAsia"/>
              </w:rPr>
              <w:t>≤</w:t>
            </w:r>
            <w:r w:rsidRPr="007C370A">
              <w:rPr>
                <w:lang w:eastAsia="ko-KR"/>
              </w:rPr>
              <w:t>15</w:t>
            </w:r>
            <w:r>
              <w:rPr>
                <w:lang w:eastAsia="ko-KR"/>
              </w:rPr>
              <w:t>]</w:t>
            </w:r>
          </w:p>
        </w:tc>
        <w:tc>
          <w:tcPr>
            <w:tcW w:w="1559" w:type="dxa"/>
            <w:vAlign w:val="center"/>
          </w:tcPr>
          <w:p w14:paraId="054D4F05"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01DD3355"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20</w:t>
            </w:r>
            <w:r>
              <w:rPr>
                <w:rFonts w:cs="Arial"/>
                <w:lang w:eastAsia="ko-KR"/>
              </w:rPr>
              <w:t>]</w:t>
            </w:r>
          </w:p>
        </w:tc>
      </w:tr>
      <w:tr w:rsidR="00292327" w14:paraId="4F1E7EB2" w14:textId="77777777" w:rsidTr="00842F42">
        <w:trPr>
          <w:trHeight w:val="66"/>
          <w:jc w:val="center"/>
        </w:trPr>
        <w:tc>
          <w:tcPr>
            <w:tcW w:w="2127" w:type="dxa"/>
            <w:vMerge/>
            <w:shd w:val="clear" w:color="auto" w:fill="auto"/>
            <w:vAlign w:val="center"/>
          </w:tcPr>
          <w:p w14:paraId="0E8DF5BE" w14:textId="77777777" w:rsidR="00292327" w:rsidRDefault="00292327" w:rsidP="00842F42">
            <w:pPr>
              <w:pStyle w:val="TAC"/>
              <w:rPr>
                <w:rFonts w:cs="Arial"/>
                <w:lang w:eastAsia="zh-CN"/>
              </w:rPr>
            </w:pPr>
          </w:p>
        </w:tc>
        <w:tc>
          <w:tcPr>
            <w:tcW w:w="1418" w:type="dxa"/>
            <w:shd w:val="clear" w:color="auto" w:fill="auto"/>
            <w:vAlign w:val="center"/>
          </w:tcPr>
          <w:p w14:paraId="77192D59" w14:textId="77777777" w:rsidR="00292327" w:rsidRPr="006E37D0" w:rsidRDefault="00292327" w:rsidP="00842F42">
            <w:pPr>
              <w:pStyle w:val="TAC"/>
              <w:rPr>
                <w:noProof/>
                <w:lang w:val="en-US" w:eastAsia="ko-KR"/>
              </w:rPr>
            </w:pPr>
            <w:r>
              <w:rPr>
                <w:noProof/>
                <w:lang w:val="en-US" w:eastAsia="ko-KR"/>
              </w:rPr>
              <w:t>[</w:t>
            </w:r>
            <w:r w:rsidRPr="006E37D0">
              <w:rPr>
                <w:noProof/>
                <w:lang w:val="en-US" w:eastAsia="ko-KR"/>
              </w:rPr>
              <w:t xml:space="preserve">15&gt; and </w:t>
            </w:r>
            <w:r w:rsidRPr="006E37D0">
              <w:rPr>
                <w:rFonts w:hint="eastAsia"/>
              </w:rPr>
              <w:t>≤</w:t>
            </w:r>
            <w:r w:rsidRPr="006E37D0">
              <w:rPr>
                <w:noProof/>
                <w:lang w:val="en-US" w:eastAsia="ko-KR"/>
              </w:rPr>
              <w:t>25</w:t>
            </w:r>
            <w:r>
              <w:rPr>
                <w:noProof/>
                <w:lang w:val="en-US" w:eastAsia="ko-KR"/>
              </w:rPr>
              <w:t>]</w:t>
            </w:r>
          </w:p>
        </w:tc>
        <w:tc>
          <w:tcPr>
            <w:tcW w:w="1559" w:type="dxa"/>
            <w:vAlign w:val="center"/>
          </w:tcPr>
          <w:p w14:paraId="1BED996F"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0523F299" w14:textId="77777777" w:rsidR="00292327" w:rsidRPr="00351994" w:rsidRDefault="00292327" w:rsidP="00842F42">
            <w:pPr>
              <w:pStyle w:val="TAC"/>
              <w:rPr>
                <w:noProof/>
                <w:lang w:val="en-US" w:eastAsia="ko-KR"/>
              </w:rPr>
            </w:pPr>
            <w:r>
              <w:rPr>
                <w:noProof/>
                <w:lang w:val="en-US" w:eastAsia="ko-KR"/>
              </w:rPr>
              <w:t>[</w:t>
            </w:r>
            <w:r>
              <w:rPr>
                <w:rFonts w:hint="eastAsia"/>
                <w:noProof/>
                <w:lang w:val="en-US" w:eastAsia="ko-KR"/>
              </w:rPr>
              <w:t>18.5</w:t>
            </w:r>
            <w:r>
              <w:rPr>
                <w:noProof/>
                <w:lang w:val="en-US" w:eastAsia="ko-KR"/>
              </w:rPr>
              <w:t>]</w:t>
            </w:r>
          </w:p>
        </w:tc>
      </w:tr>
      <w:tr w:rsidR="00292327" w14:paraId="340D7646" w14:textId="77777777" w:rsidTr="00842F42">
        <w:trPr>
          <w:trHeight w:val="66"/>
          <w:jc w:val="center"/>
        </w:trPr>
        <w:tc>
          <w:tcPr>
            <w:tcW w:w="2127" w:type="dxa"/>
            <w:vMerge/>
            <w:shd w:val="clear" w:color="auto" w:fill="auto"/>
            <w:vAlign w:val="center"/>
          </w:tcPr>
          <w:p w14:paraId="5FEF4575" w14:textId="77777777" w:rsidR="00292327" w:rsidRDefault="00292327" w:rsidP="00842F42">
            <w:pPr>
              <w:pStyle w:val="TAC"/>
              <w:rPr>
                <w:rFonts w:cs="Arial"/>
                <w:lang w:eastAsia="zh-CN"/>
              </w:rPr>
            </w:pPr>
          </w:p>
        </w:tc>
        <w:tc>
          <w:tcPr>
            <w:tcW w:w="1418" w:type="dxa"/>
            <w:shd w:val="clear" w:color="auto" w:fill="auto"/>
            <w:vAlign w:val="center"/>
          </w:tcPr>
          <w:p w14:paraId="79488EB0" w14:textId="77777777" w:rsidR="00292327" w:rsidRPr="006E37D0" w:rsidRDefault="00292327" w:rsidP="00842F42">
            <w:pPr>
              <w:pStyle w:val="TAC"/>
              <w:rPr>
                <w:noProof/>
                <w:lang w:val="en-US" w:eastAsia="ko-KR"/>
              </w:rPr>
            </w:pPr>
            <w:r>
              <w:rPr>
                <w:noProof/>
                <w:lang w:val="en-US" w:eastAsia="ko-KR"/>
              </w:rPr>
              <w:t>[</w:t>
            </w:r>
            <w:r w:rsidRPr="006E37D0">
              <w:rPr>
                <w:noProof/>
                <w:lang w:val="en-US" w:eastAsia="ko-KR"/>
              </w:rPr>
              <w:t xml:space="preserve">25 &gt; and </w:t>
            </w:r>
            <w:r w:rsidRPr="006E37D0">
              <w:rPr>
                <w:rFonts w:hint="eastAsia"/>
              </w:rPr>
              <w:t>≤</w:t>
            </w:r>
            <w:r w:rsidRPr="006E37D0">
              <w:rPr>
                <w:noProof/>
                <w:lang w:val="en-US" w:eastAsia="ko-KR"/>
              </w:rPr>
              <w:t>40</w:t>
            </w:r>
            <w:r>
              <w:rPr>
                <w:noProof/>
                <w:lang w:val="en-US" w:eastAsia="ko-KR"/>
              </w:rPr>
              <w:t>]</w:t>
            </w:r>
          </w:p>
        </w:tc>
        <w:tc>
          <w:tcPr>
            <w:tcW w:w="1559" w:type="dxa"/>
            <w:vAlign w:val="center"/>
          </w:tcPr>
          <w:p w14:paraId="6F96F96F"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0DEC0F23" w14:textId="77777777" w:rsidR="00292327" w:rsidRPr="00351994" w:rsidRDefault="00292327" w:rsidP="00842F42">
            <w:pPr>
              <w:pStyle w:val="TAC"/>
              <w:rPr>
                <w:noProof/>
                <w:lang w:val="en-US" w:eastAsia="ko-KR"/>
              </w:rPr>
            </w:pPr>
            <w:r>
              <w:rPr>
                <w:noProof/>
                <w:lang w:val="en-US" w:eastAsia="ko-KR"/>
              </w:rPr>
              <w:t>[</w:t>
            </w:r>
            <w:r>
              <w:rPr>
                <w:rFonts w:hint="eastAsia"/>
                <w:noProof/>
                <w:lang w:val="en-US" w:eastAsia="ko-KR"/>
              </w:rPr>
              <w:t>17</w:t>
            </w:r>
            <w:r>
              <w:rPr>
                <w:noProof/>
                <w:lang w:val="en-US" w:eastAsia="ko-KR"/>
              </w:rPr>
              <w:t>]</w:t>
            </w:r>
          </w:p>
        </w:tc>
      </w:tr>
      <w:tr w:rsidR="00292327" w14:paraId="1774361D" w14:textId="77777777" w:rsidTr="00842F42">
        <w:trPr>
          <w:trHeight w:val="122"/>
          <w:jc w:val="center"/>
        </w:trPr>
        <w:tc>
          <w:tcPr>
            <w:tcW w:w="2127" w:type="dxa"/>
            <w:vMerge/>
            <w:shd w:val="clear" w:color="auto" w:fill="auto"/>
            <w:vAlign w:val="center"/>
          </w:tcPr>
          <w:p w14:paraId="037F3CFE" w14:textId="77777777" w:rsidR="00292327" w:rsidRDefault="00292327" w:rsidP="00842F42">
            <w:pPr>
              <w:pStyle w:val="TAC"/>
              <w:rPr>
                <w:rFonts w:cs="Arial"/>
                <w:lang w:eastAsia="zh-CN"/>
              </w:rPr>
            </w:pPr>
          </w:p>
        </w:tc>
        <w:tc>
          <w:tcPr>
            <w:tcW w:w="1418" w:type="dxa"/>
            <w:shd w:val="clear" w:color="auto" w:fill="auto"/>
            <w:vAlign w:val="center"/>
          </w:tcPr>
          <w:p w14:paraId="43537C6B" w14:textId="77777777" w:rsidR="00292327" w:rsidRPr="006E37D0" w:rsidRDefault="00292327" w:rsidP="00842F42">
            <w:pPr>
              <w:pStyle w:val="TAC"/>
              <w:rPr>
                <w:noProof/>
                <w:lang w:val="en-US" w:eastAsia="ko-KR"/>
              </w:rPr>
            </w:pPr>
            <w:r>
              <w:rPr>
                <w:noProof/>
                <w:lang w:val="en-US" w:eastAsia="ko-KR"/>
              </w:rPr>
              <w:t>[</w:t>
            </w:r>
            <w:r w:rsidRPr="006E37D0">
              <w:rPr>
                <w:noProof/>
                <w:lang w:val="en-US" w:eastAsia="ko-KR"/>
              </w:rPr>
              <w:t>&gt; 40</w:t>
            </w:r>
            <w:r>
              <w:rPr>
                <w:noProof/>
                <w:lang w:val="en-US" w:eastAsia="ko-KR"/>
              </w:rPr>
              <w:t>]</w:t>
            </w:r>
          </w:p>
        </w:tc>
        <w:tc>
          <w:tcPr>
            <w:tcW w:w="1559" w:type="dxa"/>
            <w:vAlign w:val="center"/>
          </w:tcPr>
          <w:p w14:paraId="74D8EBC9"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14:paraId="40DA72D5" w14:textId="77777777" w:rsidR="00292327" w:rsidRPr="00351994" w:rsidRDefault="00292327" w:rsidP="00842F42">
            <w:pPr>
              <w:pStyle w:val="TAC"/>
              <w:rPr>
                <w:noProof/>
                <w:lang w:val="en-US" w:eastAsia="ko-KR"/>
              </w:rPr>
            </w:pPr>
            <w:r>
              <w:rPr>
                <w:noProof/>
                <w:lang w:val="en-US" w:eastAsia="ko-KR"/>
              </w:rPr>
              <w:t>[</w:t>
            </w:r>
            <w:r>
              <w:rPr>
                <w:rFonts w:hint="eastAsia"/>
                <w:noProof/>
                <w:lang w:val="en-US" w:eastAsia="ko-KR"/>
              </w:rPr>
              <w:t>15.5</w:t>
            </w:r>
            <w:r>
              <w:rPr>
                <w:noProof/>
                <w:lang w:val="en-US" w:eastAsia="ko-KR"/>
              </w:rPr>
              <w:t>]</w:t>
            </w:r>
          </w:p>
        </w:tc>
      </w:tr>
      <w:tr w:rsidR="00292327" w14:paraId="3B68D73E" w14:textId="77777777" w:rsidTr="00842F42">
        <w:trPr>
          <w:trHeight w:val="76"/>
          <w:jc w:val="center"/>
        </w:trPr>
        <w:tc>
          <w:tcPr>
            <w:tcW w:w="2127" w:type="dxa"/>
            <w:vMerge/>
            <w:shd w:val="clear" w:color="auto" w:fill="auto"/>
            <w:vAlign w:val="center"/>
          </w:tcPr>
          <w:p w14:paraId="604CBD1E" w14:textId="77777777" w:rsidR="00292327" w:rsidRDefault="00292327" w:rsidP="00842F42">
            <w:pPr>
              <w:pStyle w:val="TAC"/>
              <w:rPr>
                <w:rFonts w:cs="Arial"/>
                <w:lang w:eastAsia="zh-CN"/>
              </w:rPr>
            </w:pPr>
          </w:p>
        </w:tc>
        <w:tc>
          <w:tcPr>
            <w:tcW w:w="1418" w:type="dxa"/>
            <w:shd w:val="clear" w:color="auto" w:fill="auto"/>
            <w:vAlign w:val="center"/>
          </w:tcPr>
          <w:p w14:paraId="7B0005C8" w14:textId="77777777" w:rsidR="00292327" w:rsidRPr="006E37D0" w:rsidRDefault="00292327" w:rsidP="00842F42">
            <w:pPr>
              <w:pStyle w:val="TAC"/>
              <w:rPr>
                <w:noProof/>
                <w:lang w:val="en-US" w:eastAsia="ko-KR"/>
              </w:rPr>
            </w:pPr>
            <w:r>
              <w:rPr>
                <w:rFonts w:hint="eastAsia"/>
                <w:lang w:eastAsia="ko-KR"/>
              </w:rPr>
              <w:t>[</w:t>
            </w:r>
            <w:r w:rsidRPr="006E37D0">
              <w:rPr>
                <w:rFonts w:hint="eastAsia"/>
              </w:rPr>
              <w:t>≤</w:t>
            </w:r>
            <w:r>
              <w:rPr>
                <w:noProof/>
                <w:lang w:val="en-US" w:eastAsia="ko-KR"/>
              </w:rPr>
              <w:t xml:space="preserve"> 40]</w:t>
            </w:r>
          </w:p>
        </w:tc>
        <w:tc>
          <w:tcPr>
            <w:tcW w:w="1559" w:type="dxa"/>
            <w:vAlign w:val="center"/>
          </w:tcPr>
          <w:p w14:paraId="4AEABA59" w14:textId="77777777" w:rsidR="00292327" w:rsidRDefault="00292327" w:rsidP="00842F42">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3446" w:type="dxa"/>
            <w:gridSpan w:val="3"/>
            <w:shd w:val="clear" w:color="auto" w:fill="auto"/>
            <w:vAlign w:val="center"/>
          </w:tcPr>
          <w:p w14:paraId="29FBC95E" w14:textId="77777777" w:rsidR="00292327" w:rsidRDefault="00292327" w:rsidP="00842F42">
            <w:pPr>
              <w:pStyle w:val="TAC"/>
              <w:rPr>
                <w:noProof/>
                <w:lang w:val="en-US" w:eastAsia="ko-KR"/>
              </w:rPr>
            </w:pPr>
            <w:r>
              <w:rPr>
                <w:noProof/>
                <w:lang w:val="en-US" w:eastAsia="ko-KR"/>
              </w:rPr>
              <w:t>[</w:t>
            </w:r>
            <w:r>
              <w:rPr>
                <w:rFonts w:hint="eastAsia"/>
                <w:noProof/>
                <w:lang w:val="en-US" w:eastAsia="ko-KR"/>
              </w:rPr>
              <w:t>12</w:t>
            </w:r>
            <w:r>
              <w:rPr>
                <w:noProof/>
                <w:lang w:val="en-US" w:eastAsia="ko-KR"/>
              </w:rPr>
              <w:t>]</w:t>
            </w:r>
          </w:p>
        </w:tc>
      </w:tr>
      <w:tr w:rsidR="00292327" w14:paraId="6BD0CD5E" w14:textId="77777777" w:rsidTr="00842F42">
        <w:trPr>
          <w:trHeight w:val="103"/>
          <w:jc w:val="center"/>
        </w:trPr>
        <w:tc>
          <w:tcPr>
            <w:tcW w:w="2127" w:type="dxa"/>
            <w:vMerge/>
            <w:shd w:val="clear" w:color="auto" w:fill="auto"/>
            <w:vAlign w:val="center"/>
          </w:tcPr>
          <w:p w14:paraId="401632ED" w14:textId="77777777" w:rsidR="00292327" w:rsidRDefault="00292327" w:rsidP="00842F42">
            <w:pPr>
              <w:pStyle w:val="TAC"/>
              <w:rPr>
                <w:rFonts w:cs="Arial"/>
                <w:lang w:eastAsia="zh-CN"/>
              </w:rPr>
            </w:pPr>
          </w:p>
        </w:tc>
        <w:tc>
          <w:tcPr>
            <w:tcW w:w="1418" w:type="dxa"/>
            <w:shd w:val="clear" w:color="auto" w:fill="auto"/>
            <w:vAlign w:val="center"/>
          </w:tcPr>
          <w:p w14:paraId="2EAC79ED" w14:textId="77777777" w:rsidR="00292327" w:rsidRPr="006E37D0" w:rsidRDefault="00292327" w:rsidP="00842F42">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30</w:t>
            </w:r>
            <w:r>
              <w:rPr>
                <w:noProof/>
                <w:lang w:val="en-US" w:eastAsia="ko-KR"/>
              </w:rPr>
              <w:t>]</w:t>
            </w:r>
            <w:r w:rsidRPr="006E37D0">
              <w:rPr>
                <w:noProof/>
                <w:lang w:val="en-US" w:eastAsia="ko-KR"/>
              </w:rPr>
              <w:t xml:space="preserve"> </w:t>
            </w:r>
          </w:p>
        </w:tc>
        <w:tc>
          <w:tcPr>
            <w:tcW w:w="1559" w:type="dxa"/>
            <w:vAlign w:val="center"/>
          </w:tcPr>
          <w:p w14:paraId="29CE4C0C" w14:textId="77777777" w:rsidR="00292327" w:rsidRDefault="00292327" w:rsidP="00842F42">
            <w:pPr>
              <w:pStyle w:val="TAC"/>
              <w:rPr>
                <w:rFonts w:cs="Arial"/>
                <w:lang w:eastAsia="ko-KR"/>
              </w:rPr>
            </w:pPr>
            <w:r>
              <w:rPr>
                <w:rFonts w:cs="Arial"/>
                <w:lang w:eastAsia="ko-KR"/>
              </w:rPr>
              <w:t>[</w:t>
            </w:r>
            <w:r>
              <w:rPr>
                <w:rFonts w:cs="Arial" w:hint="eastAsia"/>
                <w:lang w:eastAsia="ko-KR"/>
              </w:rPr>
              <w:t>15</w:t>
            </w:r>
            <w:r>
              <w:rPr>
                <w:rFonts w:cs="Arial"/>
                <w:lang w:eastAsia="ko-KR"/>
              </w:rPr>
              <w:t>]</w:t>
            </w:r>
          </w:p>
        </w:tc>
        <w:tc>
          <w:tcPr>
            <w:tcW w:w="3446" w:type="dxa"/>
            <w:gridSpan w:val="3"/>
            <w:shd w:val="clear" w:color="auto" w:fill="auto"/>
            <w:vAlign w:val="center"/>
          </w:tcPr>
          <w:p w14:paraId="6A481EC1" w14:textId="77777777" w:rsidR="00292327" w:rsidRDefault="00292327" w:rsidP="00842F42">
            <w:pPr>
              <w:pStyle w:val="TAC"/>
              <w:rPr>
                <w:noProof/>
                <w:lang w:val="en-US" w:eastAsia="ko-KR"/>
              </w:rPr>
            </w:pPr>
            <w:r>
              <w:rPr>
                <w:noProof/>
                <w:lang w:val="en-US" w:eastAsia="ko-KR"/>
              </w:rPr>
              <w:t>[</w:t>
            </w:r>
            <w:r>
              <w:rPr>
                <w:rFonts w:hint="eastAsia"/>
                <w:noProof/>
                <w:lang w:val="en-US" w:eastAsia="ko-KR"/>
              </w:rPr>
              <w:t>9.5</w:t>
            </w:r>
            <w:r>
              <w:rPr>
                <w:noProof/>
                <w:lang w:val="en-US" w:eastAsia="ko-KR"/>
              </w:rPr>
              <w:t>]</w:t>
            </w:r>
          </w:p>
        </w:tc>
      </w:tr>
      <w:tr w:rsidR="00292327" w14:paraId="61D2E62B" w14:textId="77777777" w:rsidTr="00842F42">
        <w:trPr>
          <w:trHeight w:val="86"/>
          <w:jc w:val="center"/>
        </w:trPr>
        <w:tc>
          <w:tcPr>
            <w:tcW w:w="2127" w:type="dxa"/>
            <w:vMerge/>
            <w:shd w:val="clear" w:color="auto" w:fill="auto"/>
            <w:vAlign w:val="center"/>
          </w:tcPr>
          <w:p w14:paraId="446387A2" w14:textId="77777777" w:rsidR="00292327" w:rsidRDefault="00292327" w:rsidP="00842F42">
            <w:pPr>
              <w:pStyle w:val="TAC"/>
              <w:rPr>
                <w:rFonts w:cs="Arial"/>
                <w:lang w:eastAsia="zh-CN"/>
              </w:rPr>
            </w:pPr>
          </w:p>
        </w:tc>
        <w:tc>
          <w:tcPr>
            <w:tcW w:w="1418" w:type="dxa"/>
            <w:shd w:val="clear" w:color="auto" w:fill="auto"/>
            <w:vAlign w:val="center"/>
          </w:tcPr>
          <w:p w14:paraId="39572EB0" w14:textId="77777777" w:rsidR="00292327" w:rsidRPr="006E37D0" w:rsidRDefault="00292327" w:rsidP="00842F42">
            <w:pPr>
              <w:pStyle w:val="TAC"/>
              <w:rPr>
                <w:noProof/>
                <w:lang w:val="en-US" w:eastAsia="ko-KR"/>
              </w:rPr>
            </w:pPr>
            <w:r>
              <w:rPr>
                <w:rFonts w:hint="eastAsia"/>
                <w:lang w:eastAsia="ko-KR"/>
              </w:rPr>
              <w:t>[</w:t>
            </w:r>
            <w:r w:rsidRPr="006E37D0">
              <w:rPr>
                <w:rFonts w:hint="eastAsia"/>
              </w:rPr>
              <w:t>≤</w:t>
            </w:r>
            <w:r w:rsidRPr="006E37D0">
              <w:t xml:space="preserve"> </w:t>
            </w:r>
            <w:r w:rsidRPr="006E37D0">
              <w:rPr>
                <w:noProof/>
                <w:lang w:val="en-US" w:eastAsia="ko-KR"/>
              </w:rPr>
              <w:t>30</w:t>
            </w:r>
            <w:r>
              <w:rPr>
                <w:noProof/>
                <w:lang w:val="en-US" w:eastAsia="ko-KR"/>
              </w:rPr>
              <w:t>]</w:t>
            </w:r>
            <w:r w:rsidRPr="006E37D0">
              <w:rPr>
                <w:noProof/>
                <w:lang w:val="en-US" w:eastAsia="ko-KR"/>
              </w:rPr>
              <w:t xml:space="preserve"> </w:t>
            </w:r>
          </w:p>
        </w:tc>
        <w:tc>
          <w:tcPr>
            <w:tcW w:w="1559" w:type="dxa"/>
            <w:vAlign w:val="center"/>
          </w:tcPr>
          <w:p w14:paraId="60A6F1CC" w14:textId="77777777" w:rsidR="00292327" w:rsidRDefault="00292327" w:rsidP="00842F42">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3446" w:type="dxa"/>
            <w:gridSpan w:val="3"/>
            <w:shd w:val="clear" w:color="auto" w:fill="auto"/>
            <w:vAlign w:val="center"/>
          </w:tcPr>
          <w:p w14:paraId="7F971378" w14:textId="77777777" w:rsidR="00292327" w:rsidRDefault="00292327" w:rsidP="00842F42">
            <w:pPr>
              <w:pStyle w:val="TAC"/>
              <w:rPr>
                <w:noProof/>
                <w:lang w:val="en-US" w:eastAsia="ko-KR"/>
              </w:rPr>
            </w:pPr>
            <w:r>
              <w:rPr>
                <w:noProof/>
                <w:lang w:val="en-US" w:eastAsia="ko-KR"/>
              </w:rPr>
              <w:t>[</w:t>
            </w:r>
            <w:r>
              <w:rPr>
                <w:rFonts w:hint="eastAsia"/>
                <w:noProof/>
                <w:lang w:val="en-US" w:eastAsia="ko-KR"/>
              </w:rPr>
              <w:t>7.5</w:t>
            </w:r>
            <w:r>
              <w:rPr>
                <w:noProof/>
                <w:lang w:val="en-US" w:eastAsia="ko-KR"/>
              </w:rPr>
              <w:t>]</w:t>
            </w:r>
          </w:p>
        </w:tc>
      </w:tr>
      <w:tr w:rsidR="00292327" w14:paraId="5554526F" w14:textId="77777777" w:rsidTr="00842F42">
        <w:trPr>
          <w:trHeight w:val="112"/>
          <w:jc w:val="center"/>
        </w:trPr>
        <w:tc>
          <w:tcPr>
            <w:tcW w:w="2127" w:type="dxa"/>
            <w:vMerge/>
            <w:shd w:val="clear" w:color="auto" w:fill="auto"/>
            <w:vAlign w:val="center"/>
          </w:tcPr>
          <w:p w14:paraId="72D4D7F5" w14:textId="77777777" w:rsidR="00292327" w:rsidRDefault="00292327" w:rsidP="00842F42">
            <w:pPr>
              <w:pStyle w:val="TAC"/>
              <w:rPr>
                <w:rFonts w:cs="Arial"/>
                <w:lang w:eastAsia="zh-CN"/>
              </w:rPr>
            </w:pPr>
          </w:p>
        </w:tc>
        <w:tc>
          <w:tcPr>
            <w:tcW w:w="1418" w:type="dxa"/>
            <w:shd w:val="clear" w:color="auto" w:fill="auto"/>
            <w:vAlign w:val="center"/>
          </w:tcPr>
          <w:p w14:paraId="6A6DD820" w14:textId="77777777" w:rsidR="00292327" w:rsidRPr="006E37D0" w:rsidRDefault="00292327" w:rsidP="00842F42">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25</w:t>
            </w:r>
            <w:r>
              <w:rPr>
                <w:noProof/>
                <w:lang w:val="en-US" w:eastAsia="ko-KR"/>
              </w:rPr>
              <w:t>]</w:t>
            </w:r>
          </w:p>
        </w:tc>
        <w:tc>
          <w:tcPr>
            <w:tcW w:w="1559" w:type="dxa"/>
            <w:vAlign w:val="center"/>
          </w:tcPr>
          <w:p w14:paraId="130922DD"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3446" w:type="dxa"/>
            <w:gridSpan w:val="3"/>
            <w:shd w:val="clear" w:color="auto" w:fill="auto"/>
            <w:vAlign w:val="center"/>
          </w:tcPr>
          <w:p w14:paraId="608B2697" w14:textId="77777777" w:rsidR="00292327" w:rsidRDefault="00292327" w:rsidP="00842F42">
            <w:pPr>
              <w:pStyle w:val="TAC"/>
              <w:rPr>
                <w:noProof/>
                <w:lang w:val="en-US" w:eastAsia="ko-KR"/>
              </w:rPr>
            </w:pPr>
            <w:r>
              <w:rPr>
                <w:noProof/>
                <w:lang w:val="en-US" w:eastAsia="ko-KR"/>
              </w:rPr>
              <w:t>[</w:t>
            </w:r>
            <w:r>
              <w:rPr>
                <w:rFonts w:hint="eastAsia"/>
                <w:noProof/>
                <w:lang w:val="en-US" w:eastAsia="ko-KR"/>
              </w:rPr>
              <w:t>6</w:t>
            </w:r>
            <w:r>
              <w:rPr>
                <w:noProof/>
                <w:lang w:val="en-US" w:eastAsia="ko-KR"/>
              </w:rPr>
              <w:t>]</w:t>
            </w:r>
          </w:p>
        </w:tc>
      </w:tr>
      <w:tr w:rsidR="00292327" w14:paraId="20AFF3A2" w14:textId="77777777" w:rsidTr="00842F42">
        <w:trPr>
          <w:trHeight w:val="86"/>
          <w:jc w:val="center"/>
        </w:trPr>
        <w:tc>
          <w:tcPr>
            <w:tcW w:w="2127" w:type="dxa"/>
            <w:vMerge/>
            <w:shd w:val="clear" w:color="auto" w:fill="auto"/>
            <w:vAlign w:val="center"/>
          </w:tcPr>
          <w:p w14:paraId="1EEB5587" w14:textId="77777777" w:rsidR="00292327" w:rsidRDefault="00292327" w:rsidP="00842F42">
            <w:pPr>
              <w:pStyle w:val="TAC"/>
              <w:rPr>
                <w:rFonts w:cs="Arial"/>
                <w:lang w:eastAsia="zh-CN"/>
              </w:rPr>
            </w:pPr>
          </w:p>
        </w:tc>
        <w:tc>
          <w:tcPr>
            <w:tcW w:w="1418" w:type="dxa"/>
            <w:shd w:val="clear" w:color="auto" w:fill="auto"/>
            <w:vAlign w:val="center"/>
          </w:tcPr>
          <w:p w14:paraId="453CD06B" w14:textId="77777777" w:rsidR="00292327" w:rsidRPr="006E37D0" w:rsidRDefault="00292327" w:rsidP="00842F42">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20</w:t>
            </w:r>
            <w:r>
              <w:rPr>
                <w:noProof/>
                <w:lang w:val="en-US" w:eastAsia="ko-KR"/>
              </w:rPr>
              <w:t>]</w:t>
            </w:r>
          </w:p>
        </w:tc>
        <w:tc>
          <w:tcPr>
            <w:tcW w:w="1559" w:type="dxa"/>
            <w:vAlign w:val="center"/>
          </w:tcPr>
          <w:p w14:paraId="49147170" w14:textId="77777777" w:rsidR="00292327" w:rsidRDefault="00292327" w:rsidP="00842F42">
            <w:pPr>
              <w:pStyle w:val="TAC"/>
              <w:rPr>
                <w:rFonts w:cs="Arial"/>
                <w:lang w:eastAsia="ko-KR"/>
              </w:rPr>
            </w:pPr>
            <w:r>
              <w:rPr>
                <w:rFonts w:cs="Arial"/>
                <w:lang w:eastAsia="ko-KR"/>
              </w:rPr>
              <w:t xml:space="preserve">[&gt; </w:t>
            </w:r>
            <w:r>
              <w:rPr>
                <w:rFonts w:cs="Arial" w:hint="eastAsia"/>
                <w:lang w:eastAsia="ko-KR"/>
              </w:rPr>
              <w:t>30</w:t>
            </w:r>
            <w:r>
              <w:rPr>
                <w:rFonts w:cs="Arial"/>
                <w:lang w:eastAsia="ko-KR"/>
              </w:rPr>
              <w:t>]</w:t>
            </w:r>
          </w:p>
        </w:tc>
        <w:tc>
          <w:tcPr>
            <w:tcW w:w="3446" w:type="dxa"/>
            <w:gridSpan w:val="3"/>
            <w:shd w:val="clear" w:color="auto" w:fill="auto"/>
            <w:vAlign w:val="center"/>
          </w:tcPr>
          <w:p w14:paraId="3050A3FD" w14:textId="77777777" w:rsidR="00292327" w:rsidRDefault="00292327" w:rsidP="00842F42">
            <w:pPr>
              <w:pStyle w:val="TAC"/>
              <w:rPr>
                <w:noProof/>
                <w:lang w:val="en-US" w:eastAsia="ko-KR"/>
              </w:rPr>
            </w:pPr>
            <w:r>
              <w:rPr>
                <w:noProof/>
                <w:lang w:val="en-US" w:eastAsia="ko-KR"/>
              </w:rPr>
              <w:t>[</w:t>
            </w:r>
            <w:r>
              <w:rPr>
                <w:rFonts w:hint="eastAsia"/>
                <w:noProof/>
                <w:lang w:val="en-US" w:eastAsia="ko-KR"/>
              </w:rPr>
              <w:t>5</w:t>
            </w:r>
            <w:r>
              <w:rPr>
                <w:noProof/>
                <w:lang w:val="en-US" w:eastAsia="ko-KR"/>
              </w:rPr>
              <w:t>]</w:t>
            </w:r>
          </w:p>
        </w:tc>
      </w:tr>
      <w:tr w:rsidR="00292327" w14:paraId="71CB3652" w14:textId="77777777" w:rsidTr="00842F42">
        <w:trPr>
          <w:trHeight w:val="47"/>
          <w:jc w:val="center"/>
        </w:trPr>
        <w:tc>
          <w:tcPr>
            <w:tcW w:w="2127" w:type="dxa"/>
            <w:vMerge w:val="restart"/>
            <w:shd w:val="clear" w:color="auto" w:fill="auto"/>
            <w:vAlign w:val="center"/>
          </w:tcPr>
          <w:p w14:paraId="192255B6" w14:textId="77777777" w:rsidR="00292327" w:rsidRDefault="00292327" w:rsidP="00842F42">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553EE203" w14:textId="77777777" w:rsidR="00292327" w:rsidRPr="007C370A" w:rsidRDefault="00292327" w:rsidP="00842F42">
            <w:pPr>
              <w:pStyle w:val="TAC"/>
              <w:rPr>
                <w:lang w:eastAsia="ko-KR"/>
              </w:rPr>
            </w:pPr>
            <w:r>
              <w:rPr>
                <w:rFonts w:hint="eastAsia"/>
                <w:lang w:eastAsia="ko-KR"/>
              </w:rPr>
              <w:t>[</w:t>
            </w:r>
            <w:r w:rsidRPr="006E37D0">
              <w:rPr>
                <w:rFonts w:hint="eastAsia"/>
              </w:rPr>
              <w:t>≤</w:t>
            </w:r>
            <w:r w:rsidRPr="007C370A">
              <w:rPr>
                <w:lang w:eastAsia="ko-KR"/>
              </w:rPr>
              <w:t xml:space="preserve"> 50</w:t>
            </w:r>
            <w:r>
              <w:rPr>
                <w:lang w:eastAsia="ko-KR"/>
              </w:rPr>
              <w:t>]</w:t>
            </w:r>
          </w:p>
        </w:tc>
        <w:tc>
          <w:tcPr>
            <w:tcW w:w="1559" w:type="dxa"/>
            <w:vAlign w:val="center"/>
          </w:tcPr>
          <w:p w14:paraId="68715E16"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2410" w:type="dxa"/>
            <w:gridSpan w:val="2"/>
            <w:shd w:val="clear" w:color="auto" w:fill="auto"/>
            <w:vAlign w:val="center"/>
          </w:tcPr>
          <w:p w14:paraId="60335964" w14:textId="77777777" w:rsidR="00292327" w:rsidRPr="00351994" w:rsidRDefault="00292327" w:rsidP="00842F42">
            <w:pPr>
              <w:pStyle w:val="TAC"/>
              <w:rPr>
                <w:rFonts w:cs="Arial"/>
                <w:lang w:eastAsia="ko-KR"/>
              </w:rPr>
            </w:pPr>
            <w:r>
              <w:rPr>
                <w:rFonts w:cs="Arial"/>
                <w:lang w:eastAsia="ko-KR"/>
              </w:rPr>
              <w:t>[</w:t>
            </w:r>
            <w:r>
              <w:rPr>
                <w:rFonts w:cs="Arial" w:hint="eastAsia"/>
                <w:lang w:eastAsia="ko-KR"/>
              </w:rPr>
              <w:t>3</w:t>
            </w:r>
            <w:r>
              <w:rPr>
                <w:rFonts w:cs="Arial"/>
                <w:lang w:eastAsia="ko-KR"/>
              </w:rPr>
              <w:t>]</w:t>
            </w:r>
          </w:p>
        </w:tc>
        <w:tc>
          <w:tcPr>
            <w:tcW w:w="1036" w:type="dxa"/>
            <w:shd w:val="clear" w:color="auto" w:fill="auto"/>
            <w:vAlign w:val="center"/>
          </w:tcPr>
          <w:p w14:paraId="2CF944A5" w14:textId="77777777" w:rsidR="00292327" w:rsidRPr="00D45C4A"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4DE5A8A3" w14:textId="77777777" w:rsidTr="00842F42">
        <w:trPr>
          <w:trHeight w:val="141"/>
          <w:jc w:val="center"/>
        </w:trPr>
        <w:tc>
          <w:tcPr>
            <w:tcW w:w="2127" w:type="dxa"/>
            <w:vMerge/>
            <w:shd w:val="clear" w:color="auto" w:fill="auto"/>
            <w:vAlign w:val="center"/>
          </w:tcPr>
          <w:p w14:paraId="1BEFD377" w14:textId="77777777" w:rsidR="00292327" w:rsidRDefault="00292327" w:rsidP="00842F42">
            <w:pPr>
              <w:pStyle w:val="TAC"/>
              <w:rPr>
                <w:rFonts w:cs="Arial"/>
                <w:lang w:eastAsia="zh-CN"/>
              </w:rPr>
            </w:pPr>
          </w:p>
        </w:tc>
        <w:tc>
          <w:tcPr>
            <w:tcW w:w="1418" w:type="dxa"/>
            <w:shd w:val="clear" w:color="auto" w:fill="auto"/>
            <w:vAlign w:val="center"/>
          </w:tcPr>
          <w:p w14:paraId="5A903074" w14:textId="77777777" w:rsidR="00292327" w:rsidRPr="007C370A" w:rsidRDefault="00292327" w:rsidP="00842F42">
            <w:pPr>
              <w:pStyle w:val="TAC"/>
              <w:rPr>
                <w:lang w:eastAsia="ko-KR"/>
              </w:rPr>
            </w:pPr>
            <w:r>
              <w:rPr>
                <w:rFonts w:hint="eastAsia"/>
                <w:lang w:eastAsia="ko-KR"/>
              </w:rPr>
              <w:t>[</w:t>
            </w:r>
            <w:r w:rsidRPr="006E37D0">
              <w:rPr>
                <w:rFonts w:hint="eastAsia"/>
              </w:rPr>
              <w:t>≤</w:t>
            </w:r>
            <w:r w:rsidRPr="007C370A">
              <w:rPr>
                <w:lang w:eastAsia="ko-KR"/>
              </w:rPr>
              <w:t xml:space="preserve"> 40</w:t>
            </w:r>
            <w:r>
              <w:rPr>
                <w:lang w:eastAsia="ko-KR"/>
              </w:rPr>
              <w:t>]</w:t>
            </w:r>
          </w:p>
        </w:tc>
        <w:tc>
          <w:tcPr>
            <w:tcW w:w="1559" w:type="dxa"/>
            <w:vAlign w:val="center"/>
          </w:tcPr>
          <w:p w14:paraId="689FC321" w14:textId="77777777" w:rsidR="00292327" w:rsidRDefault="00292327" w:rsidP="00842F42">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1417" w:type="dxa"/>
            <w:shd w:val="clear" w:color="auto" w:fill="auto"/>
            <w:vAlign w:val="center"/>
          </w:tcPr>
          <w:p w14:paraId="540DC5E5"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2F6DB42A"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1EA57E29" w14:textId="77777777" w:rsidR="00292327" w:rsidRPr="003F1946"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15578956" w14:textId="77777777" w:rsidTr="00842F42">
        <w:trPr>
          <w:trHeight w:val="141"/>
          <w:jc w:val="center"/>
        </w:trPr>
        <w:tc>
          <w:tcPr>
            <w:tcW w:w="2127" w:type="dxa"/>
            <w:vMerge/>
            <w:shd w:val="clear" w:color="auto" w:fill="auto"/>
            <w:vAlign w:val="center"/>
          </w:tcPr>
          <w:p w14:paraId="7E834276" w14:textId="77777777" w:rsidR="00292327" w:rsidRDefault="00292327" w:rsidP="00842F42">
            <w:pPr>
              <w:pStyle w:val="TAC"/>
              <w:rPr>
                <w:rFonts w:cs="Arial"/>
                <w:lang w:eastAsia="zh-CN"/>
              </w:rPr>
            </w:pPr>
          </w:p>
        </w:tc>
        <w:tc>
          <w:tcPr>
            <w:tcW w:w="1418" w:type="dxa"/>
            <w:shd w:val="clear" w:color="auto" w:fill="auto"/>
            <w:vAlign w:val="center"/>
          </w:tcPr>
          <w:p w14:paraId="0C99B37D" w14:textId="77777777" w:rsidR="00292327" w:rsidRPr="007C370A" w:rsidRDefault="00292327" w:rsidP="00842F42">
            <w:pPr>
              <w:pStyle w:val="TAC"/>
              <w:rPr>
                <w:lang w:eastAsia="ko-KR"/>
              </w:rPr>
            </w:pPr>
            <w:r>
              <w:rPr>
                <w:rFonts w:hint="eastAsia"/>
                <w:lang w:eastAsia="ko-KR"/>
              </w:rPr>
              <w:t>[</w:t>
            </w:r>
            <w:r w:rsidRPr="006E37D0">
              <w:rPr>
                <w:rFonts w:hint="eastAsia"/>
              </w:rPr>
              <w:t>≤</w:t>
            </w:r>
            <w:r w:rsidRPr="007C370A">
              <w:rPr>
                <w:lang w:eastAsia="ko-KR"/>
              </w:rPr>
              <w:t xml:space="preserve"> 20</w:t>
            </w:r>
            <w:r>
              <w:rPr>
                <w:lang w:eastAsia="ko-KR"/>
              </w:rPr>
              <w:t>]</w:t>
            </w:r>
          </w:p>
        </w:tc>
        <w:tc>
          <w:tcPr>
            <w:tcW w:w="1559" w:type="dxa"/>
            <w:vAlign w:val="center"/>
          </w:tcPr>
          <w:p w14:paraId="7F877762" w14:textId="77777777" w:rsidR="00292327" w:rsidRDefault="00292327" w:rsidP="00842F42">
            <w:pPr>
              <w:pStyle w:val="TAC"/>
              <w:rPr>
                <w:rFonts w:cs="Arial"/>
                <w:lang w:eastAsia="ko-KR"/>
              </w:rPr>
            </w:pPr>
            <w:r>
              <w:rPr>
                <w:rFonts w:cs="Arial"/>
                <w:lang w:eastAsia="ko-KR"/>
              </w:rPr>
              <w:t xml:space="preserve">[15, </w:t>
            </w:r>
            <w:r>
              <w:rPr>
                <w:rFonts w:cs="Arial" w:hint="eastAsia"/>
                <w:lang w:eastAsia="ko-KR"/>
              </w:rPr>
              <w:t>20</w:t>
            </w:r>
            <w:r>
              <w:rPr>
                <w:rFonts w:cs="Arial"/>
                <w:lang w:eastAsia="ko-KR"/>
              </w:rPr>
              <w:t>, 40]</w:t>
            </w:r>
          </w:p>
        </w:tc>
        <w:tc>
          <w:tcPr>
            <w:tcW w:w="1417" w:type="dxa"/>
            <w:shd w:val="clear" w:color="auto" w:fill="auto"/>
            <w:vAlign w:val="center"/>
          </w:tcPr>
          <w:p w14:paraId="0AFBD48E" w14:textId="77777777" w:rsidR="00292327" w:rsidRDefault="00292327" w:rsidP="00842F42">
            <w:pPr>
              <w:pStyle w:val="TAC"/>
              <w:rPr>
                <w:rFonts w:cs="Arial"/>
                <w:lang w:eastAsia="ko-KR"/>
              </w:rPr>
            </w:pPr>
            <w:r>
              <w:rPr>
                <w:rFonts w:cs="Arial"/>
                <w:lang w:eastAsia="ko-KR"/>
              </w:rPr>
              <w:t>[</w:t>
            </w:r>
            <w:r>
              <w:rPr>
                <w:rFonts w:cs="Arial" w:hint="eastAsia"/>
                <w:lang w:eastAsia="ko-KR"/>
              </w:rPr>
              <w:t>1</w:t>
            </w:r>
            <w:r>
              <w:rPr>
                <w:rFonts w:cs="Arial"/>
                <w:lang w:eastAsia="ko-KR"/>
              </w:rPr>
              <w:t>]</w:t>
            </w:r>
          </w:p>
        </w:tc>
        <w:tc>
          <w:tcPr>
            <w:tcW w:w="993" w:type="dxa"/>
            <w:shd w:val="clear" w:color="auto" w:fill="auto"/>
            <w:vAlign w:val="center"/>
          </w:tcPr>
          <w:p w14:paraId="7A15F910" w14:textId="77777777" w:rsidR="00292327" w:rsidRDefault="00292327" w:rsidP="00842F42">
            <w:pPr>
              <w:pStyle w:val="TAC"/>
              <w:rPr>
                <w:rFonts w:cs="Arial"/>
                <w:lang w:eastAsia="ko-KR"/>
              </w:rPr>
            </w:pPr>
            <w:r>
              <w:rPr>
                <w:rFonts w:cs="Arial"/>
                <w:lang w:eastAsia="ko-KR"/>
              </w:rPr>
              <w:t>[</w:t>
            </w:r>
            <w:r>
              <w:rPr>
                <w:rFonts w:cs="Arial" w:hint="eastAsia"/>
                <w:lang w:eastAsia="ko-KR"/>
              </w:rPr>
              <w:t>2</w:t>
            </w:r>
            <w:r>
              <w:rPr>
                <w:rFonts w:cs="Arial"/>
                <w:lang w:eastAsia="ko-KR"/>
              </w:rPr>
              <w:t>]</w:t>
            </w:r>
          </w:p>
        </w:tc>
        <w:tc>
          <w:tcPr>
            <w:tcW w:w="1036" w:type="dxa"/>
            <w:shd w:val="clear" w:color="auto" w:fill="auto"/>
            <w:vAlign w:val="center"/>
          </w:tcPr>
          <w:p w14:paraId="3800E4D5" w14:textId="77777777" w:rsidR="00292327" w:rsidRPr="003F1946"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0D6CD34E" w14:textId="77777777" w:rsidTr="00842F42">
        <w:trPr>
          <w:trHeight w:val="131"/>
          <w:jc w:val="center"/>
        </w:trPr>
        <w:tc>
          <w:tcPr>
            <w:tcW w:w="2127" w:type="dxa"/>
            <w:vMerge/>
            <w:shd w:val="clear" w:color="auto" w:fill="auto"/>
            <w:vAlign w:val="center"/>
          </w:tcPr>
          <w:p w14:paraId="5A3C666E" w14:textId="77777777" w:rsidR="00292327" w:rsidRDefault="00292327" w:rsidP="00842F42">
            <w:pPr>
              <w:pStyle w:val="TAC"/>
              <w:rPr>
                <w:rFonts w:cs="Arial"/>
                <w:lang w:eastAsia="zh-CN"/>
              </w:rPr>
            </w:pPr>
          </w:p>
        </w:tc>
        <w:tc>
          <w:tcPr>
            <w:tcW w:w="1418" w:type="dxa"/>
            <w:shd w:val="clear" w:color="auto" w:fill="auto"/>
            <w:vAlign w:val="center"/>
          </w:tcPr>
          <w:p w14:paraId="5A328105" w14:textId="77777777" w:rsidR="00292327" w:rsidRPr="007C370A" w:rsidRDefault="00292327" w:rsidP="00842F42">
            <w:pPr>
              <w:pStyle w:val="TAC"/>
              <w:rPr>
                <w:lang w:eastAsia="ko-KR"/>
              </w:rPr>
            </w:pPr>
            <w:r>
              <w:rPr>
                <w:lang w:eastAsia="ko-KR"/>
              </w:rPr>
              <w:t>[</w:t>
            </w:r>
            <w:r w:rsidRPr="007C370A">
              <w:rPr>
                <w:lang w:eastAsia="ko-KR"/>
              </w:rPr>
              <w:t xml:space="preserve">20 </w:t>
            </w:r>
            <w:proofErr w:type="gramStart"/>
            <w:r w:rsidRPr="007C370A">
              <w:rPr>
                <w:lang w:eastAsia="ko-KR"/>
              </w:rPr>
              <w:t xml:space="preserve">&gt; </w:t>
            </w:r>
            <w:r>
              <w:rPr>
                <w:lang w:eastAsia="ko-KR"/>
              </w:rPr>
              <w:t>]</w:t>
            </w:r>
            <w:proofErr w:type="gramEnd"/>
          </w:p>
        </w:tc>
        <w:tc>
          <w:tcPr>
            <w:tcW w:w="1559" w:type="dxa"/>
            <w:vAlign w:val="center"/>
          </w:tcPr>
          <w:p w14:paraId="5E8C8EB5" w14:textId="77777777" w:rsidR="00292327" w:rsidRDefault="00292327" w:rsidP="00842F42">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1417" w:type="dxa"/>
            <w:shd w:val="clear" w:color="auto" w:fill="auto"/>
            <w:vAlign w:val="center"/>
          </w:tcPr>
          <w:p w14:paraId="514B9330"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5B5A85AE"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3AC75DF8" w14:textId="77777777" w:rsidR="00292327" w:rsidRPr="003F1946"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31CF287A" w14:textId="77777777" w:rsidTr="00842F42">
        <w:trPr>
          <w:trHeight w:val="94"/>
          <w:jc w:val="center"/>
        </w:trPr>
        <w:tc>
          <w:tcPr>
            <w:tcW w:w="2127" w:type="dxa"/>
            <w:vMerge/>
            <w:shd w:val="clear" w:color="auto" w:fill="auto"/>
            <w:vAlign w:val="center"/>
          </w:tcPr>
          <w:p w14:paraId="22F31381" w14:textId="77777777" w:rsidR="00292327" w:rsidRDefault="00292327" w:rsidP="00842F42">
            <w:pPr>
              <w:pStyle w:val="TAC"/>
              <w:rPr>
                <w:rFonts w:cs="Arial"/>
                <w:lang w:eastAsia="zh-CN"/>
              </w:rPr>
            </w:pPr>
          </w:p>
        </w:tc>
        <w:tc>
          <w:tcPr>
            <w:tcW w:w="1418" w:type="dxa"/>
            <w:shd w:val="clear" w:color="auto" w:fill="auto"/>
            <w:vAlign w:val="center"/>
          </w:tcPr>
          <w:p w14:paraId="6240103B" w14:textId="77777777" w:rsidR="00292327" w:rsidRPr="007C370A" w:rsidRDefault="00292327" w:rsidP="00842F42">
            <w:pPr>
              <w:pStyle w:val="TAC"/>
              <w:rPr>
                <w:lang w:eastAsia="ko-KR"/>
              </w:rPr>
            </w:pPr>
            <w:r>
              <w:rPr>
                <w:rFonts w:hint="eastAsia"/>
                <w:lang w:eastAsia="ko-KR"/>
              </w:rPr>
              <w:t>[</w:t>
            </w:r>
            <w:r w:rsidRPr="006E37D0">
              <w:rPr>
                <w:rFonts w:hint="eastAsia"/>
              </w:rPr>
              <w:t>≤</w:t>
            </w:r>
            <w:r w:rsidRPr="007C370A">
              <w:rPr>
                <w:lang w:eastAsia="ko-KR"/>
              </w:rPr>
              <w:t xml:space="preserve"> 25</w:t>
            </w:r>
            <w:r>
              <w:rPr>
                <w:lang w:eastAsia="ko-KR"/>
              </w:rPr>
              <w:t>]</w:t>
            </w:r>
          </w:p>
        </w:tc>
        <w:tc>
          <w:tcPr>
            <w:tcW w:w="1559" w:type="dxa"/>
            <w:vAlign w:val="center"/>
          </w:tcPr>
          <w:p w14:paraId="4EBB9581"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 30]</w:t>
            </w:r>
          </w:p>
        </w:tc>
        <w:tc>
          <w:tcPr>
            <w:tcW w:w="1417" w:type="dxa"/>
            <w:shd w:val="clear" w:color="auto" w:fill="auto"/>
            <w:vAlign w:val="center"/>
          </w:tcPr>
          <w:p w14:paraId="0D634930"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14:paraId="34FB6951" w14:textId="77777777" w:rsidR="00292327"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14:paraId="2C0408B7" w14:textId="77777777" w:rsidR="00292327" w:rsidRPr="003F1946"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766C31C8" w14:textId="77777777" w:rsidTr="00842F42">
        <w:trPr>
          <w:trHeight w:val="94"/>
          <w:jc w:val="center"/>
        </w:trPr>
        <w:tc>
          <w:tcPr>
            <w:tcW w:w="8550" w:type="dxa"/>
            <w:gridSpan w:val="6"/>
            <w:shd w:val="clear" w:color="auto" w:fill="auto"/>
            <w:vAlign w:val="center"/>
          </w:tcPr>
          <w:p w14:paraId="73509B8C" w14:textId="77777777" w:rsidR="00292327" w:rsidRDefault="00292327" w:rsidP="00842F42">
            <w:pPr>
              <w:pStyle w:val="TAC"/>
              <w:jc w:val="both"/>
              <w:rPr>
                <w:rFonts w:cs="Arial"/>
                <w:lang w:eastAsia="ko-KR"/>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p>
        </w:tc>
      </w:tr>
    </w:tbl>
    <w:p w14:paraId="2FBEC376" w14:textId="77777777" w:rsidR="00292327" w:rsidRDefault="00292327" w:rsidP="00292327">
      <w:pPr>
        <w:rPr>
          <w:lang w:eastAsia="zh-CN"/>
        </w:rPr>
      </w:pPr>
    </w:p>
    <w:p w14:paraId="445D5ECF" w14:textId="77777777" w:rsidR="00292327" w:rsidRPr="00CF4F7A" w:rsidRDefault="00292327" w:rsidP="00292327">
      <w:pPr>
        <w:pStyle w:val="TH"/>
      </w:pPr>
      <w:r>
        <w:t xml:space="preserve">Table </w:t>
      </w:r>
      <w:r w:rsidRPr="00CF4F7A">
        <w:t>8.1.3-6</w:t>
      </w:r>
      <w:r w:rsidRPr="0032110F">
        <w:t xml:space="preserve">: </w:t>
      </w:r>
      <w:r w:rsidRPr="00CF4F7A">
        <w:rPr>
          <w:rFonts w:hint="eastAsia"/>
        </w:rPr>
        <w:t>A-</w:t>
      </w:r>
      <w:r w:rsidRPr="0032110F">
        <w:t xml:space="preserve">MPR for </w:t>
      </w:r>
      <w:r w:rsidRPr="00CF4F7A">
        <w:rPr>
          <w:rFonts w:hint="eastAsia"/>
        </w:rPr>
        <w:t>NS_</w:t>
      </w:r>
      <w:r w:rsidRPr="00CF4F7A">
        <w:t>33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292327" w:rsidRPr="0032110F" w14:paraId="66C46F37" w14:textId="77777777" w:rsidTr="00842F42">
        <w:trPr>
          <w:trHeight w:val="309"/>
          <w:jc w:val="center"/>
        </w:trPr>
        <w:tc>
          <w:tcPr>
            <w:tcW w:w="1555" w:type="dxa"/>
            <w:vMerge w:val="restart"/>
            <w:shd w:val="clear" w:color="auto" w:fill="auto"/>
            <w:vAlign w:val="center"/>
          </w:tcPr>
          <w:p w14:paraId="4D0AF5FA" w14:textId="77777777" w:rsidR="00292327" w:rsidRPr="005617F0" w:rsidRDefault="00292327" w:rsidP="00842F42">
            <w:pPr>
              <w:pStyle w:val="TAH"/>
              <w:rPr>
                <w:rFonts w:cs="Arial"/>
                <w:lang w:eastAsia="zh-CN"/>
              </w:rPr>
            </w:pPr>
            <w:r>
              <w:rPr>
                <w:rFonts w:cs="Arial" w:hint="eastAsia"/>
                <w:lang w:eastAsia="zh-CN"/>
              </w:rPr>
              <w:t xml:space="preserve">Carrier </w:t>
            </w:r>
            <w:proofErr w:type="gramStart"/>
            <w:r>
              <w:rPr>
                <w:rFonts w:cs="Arial" w:hint="eastAsia"/>
                <w:lang w:eastAsia="zh-CN"/>
              </w:rPr>
              <w:t>frequency(</w:t>
            </w:r>
            <w:proofErr w:type="gramEnd"/>
            <w:r>
              <w:rPr>
                <w:rFonts w:cs="Arial" w:hint="eastAsia"/>
                <w:lang w:eastAsia="zh-CN"/>
              </w:rPr>
              <w:t>MHz)</w:t>
            </w:r>
          </w:p>
        </w:tc>
        <w:tc>
          <w:tcPr>
            <w:tcW w:w="1418" w:type="dxa"/>
            <w:vMerge w:val="restart"/>
            <w:shd w:val="clear" w:color="auto" w:fill="auto"/>
            <w:vAlign w:val="center"/>
          </w:tcPr>
          <w:p w14:paraId="388B5C4D" w14:textId="77777777" w:rsidR="00292327" w:rsidRPr="009F6143" w:rsidRDefault="00292327" w:rsidP="00842F42">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14:paraId="5560BFB3" w14:textId="77777777" w:rsidR="00292327" w:rsidRDefault="00292327" w:rsidP="00842F42">
            <w:pPr>
              <w:pStyle w:val="TAH"/>
              <w:rPr>
                <w:rFonts w:cs="Arial"/>
              </w:rPr>
            </w:pPr>
            <w:r>
              <w:rPr>
                <w:rFonts w:cs="Arial"/>
              </w:rPr>
              <w:t>Start Resource</w:t>
            </w:r>
          </w:p>
          <w:p w14:paraId="7BA72C09" w14:textId="77777777" w:rsidR="00292327" w:rsidRPr="009F6143" w:rsidRDefault="00292327" w:rsidP="00842F42">
            <w:pPr>
              <w:pStyle w:val="TAH"/>
              <w:rPr>
                <w:rFonts w:cs="Arial"/>
              </w:rPr>
            </w:pPr>
            <w:r>
              <w:rPr>
                <w:rFonts w:cs="Arial"/>
              </w:rPr>
              <w:t>Block</w:t>
            </w:r>
          </w:p>
        </w:tc>
        <w:tc>
          <w:tcPr>
            <w:tcW w:w="3446" w:type="dxa"/>
            <w:gridSpan w:val="3"/>
            <w:shd w:val="clear" w:color="auto" w:fill="auto"/>
            <w:vAlign w:val="center"/>
          </w:tcPr>
          <w:p w14:paraId="575158B1" w14:textId="77777777" w:rsidR="00292327" w:rsidRPr="009F6143" w:rsidRDefault="00292327" w:rsidP="00842F42">
            <w:pPr>
              <w:pStyle w:val="TAH"/>
              <w:rPr>
                <w:rFonts w:cs="Arial"/>
              </w:rPr>
            </w:pPr>
            <w:r w:rsidRPr="009F6143">
              <w:rPr>
                <w:rFonts w:cs="Arial"/>
              </w:rPr>
              <w:t>A-MPR (dB)</w:t>
            </w:r>
          </w:p>
        </w:tc>
      </w:tr>
      <w:tr w:rsidR="00292327" w:rsidRPr="0032110F" w14:paraId="0420506C" w14:textId="77777777" w:rsidTr="00842F42">
        <w:trPr>
          <w:trHeight w:val="96"/>
          <w:jc w:val="center"/>
        </w:trPr>
        <w:tc>
          <w:tcPr>
            <w:tcW w:w="1555" w:type="dxa"/>
            <w:vMerge/>
            <w:shd w:val="clear" w:color="auto" w:fill="auto"/>
            <w:vAlign w:val="center"/>
          </w:tcPr>
          <w:p w14:paraId="18EB86EC" w14:textId="77777777" w:rsidR="00292327" w:rsidRDefault="00292327" w:rsidP="00842F42">
            <w:pPr>
              <w:pStyle w:val="TAH"/>
              <w:rPr>
                <w:rFonts w:cs="Arial"/>
                <w:lang w:eastAsia="zh-CN"/>
              </w:rPr>
            </w:pPr>
          </w:p>
        </w:tc>
        <w:tc>
          <w:tcPr>
            <w:tcW w:w="1418" w:type="dxa"/>
            <w:vMerge/>
            <w:shd w:val="clear" w:color="auto" w:fill="auto"/>
            <w:vAlign w:val="center"/>
          </w:tcPr>
          <w:p w14:paraId="1EA3BB77" w14:textId="77777777" w:rsidR="00292327" w:rsidRPr="009F6143" w:rsidRDefault="00292327" w:rsidP="00842F42">
            <w:pPr>
              <w:pStyle w:val="TAH"/>
              <w:rPr>
                <w:rFonts w:cs="Arial"/>
              </w:rPr>
            </w:pPr>
          </w:p>
        </w:tc>
        <w:tc>
          <w:tcPr>
            <w:tcW w:w="1559" w:type="dxa"/>
            <w:vMerge/>
            <w:vAlign w:val="center"/>
          </w:tcPr>
          <w:p w14:paraId="0A5B92C2" w14:textId="77777777" w:rsidR="00292327" w:rsidRDefault="00292327" w:rsidP="00842F42">
            <w:pPr>
              <w:pStyle w:val="TAH"/>
              <w:rPr>
                <w:rFonts w:cs="Arial"/>
              </w:rPr>
            </w:pPr>
          </w:p>
        </w:tc>
        <w:tc>
          <w:tcPr>
            <w:tcW w:w="1417" w:type="dxa"/>
            <w:shd w:val="clear" w:color="auto" w:fill="auto"/>
            <w:vAlign w:val="center"/>
          </w:tcPr>
          <w:p w14:paraId="7619DDBC" w14:textId="77777777" w:rsidR="00292327" w:rsidRPr="00D45C4A" w:rsidRDefault="00292327" w:rsidP="00842F42">
            <w:pPr>
              <w:pStyle w:val="TAH"/>
              <w:rPr>
                <w:rFonts w:cs="Arial"/>
                <w:lang w:eastAsia="ko-KR"/>
              </w:rPr>
            </w:pPr>
            <w:r>
              <w:rPr>
                <w:rFonts w:cs="Arial" w:hint="eastAsia"/>
                <w:lang w:eastAsia="ko-KR"/>
              </w:rPr>
              <w:t>QPSK/16QAM</w:t>
            </w:r>
          </w:p>
        </w:tc>
        <w:tc>
          <w:tcPr>
            <w:tcW w:w="993" w:type="dxa"/>
            <w:shd w:val="clear" w:color="auto" w:fill="auto"/>
            <w:vAlign w:val="center"/>
          </w:tcPr>
          <w:p w14:paraId="595C7D84" w14:textId="77777777" w:rsidR="00292327" w:rsidRPr="00D45C4A" w:rsidRDefault="00292327" w:rsidP="00842F42">
            <w:pPr>
              <w:pStyle w:val="TAH"/>
              <w:rPr>
                <w:rFonts w:cs="Arial"/>
                <w:lang w:eastAsia="ko-KR"/>
              </w:rPr>
            </w:pPr>
            <w:r>
              <w:rPr>
                <w:rFonts w:cs="Arial" w:hint="eastAsia"/>
                <w:lang w:eastAsia="ko-KR"/>
              </w:rPr>
              <w:t>64QAM</w:t>
            </w:r>
          </w:p>
        </w:tc>
        <w:tc>
          <w:tcPr>
            <w:tcW w:w="1036" w:type="dxa"/>
            <w:shd w:val="clear" w:color="auto" w:fill="auto"/>
            <w:vAlign w:val="center"/>
          </w:tcPr>
          <w:p w14:paraId="4C48137C" w14:textId="77777777" w:rsidR="00292327" w:rsidRPr="00D45C4A" w:rsidRDefault="00292327" w:rsidP="00842F42">
            <w:pPr>
              <w:pStyle w:val="TAH"/>
              <w:rPr>
                <w:rFonts w:cs="Arial"/>
                <w:lang w:eastAsia="ko-KR"/>
              </w:rPr>
            </w:pPr>
            <w:r>
              <w:rPr>
                <w:rFonts w:cs="Arial" w:hint="eastAsia"/>
                <w:lang w:eastAsia="ko-KR"/>
              </w:rPr>
              <w:t>256QAM</w:t>
            </w:r>
          </w:p>
        </w:tc>
      </w:tr>
      <w:tr w:rsidR="00292327" w14:paraId="4C7F17FD" w14:textId="77777777" w:rsidTr="00842F42">
        <w:trPr>
          <w:trHeight w:val="424"/>
          <w:jc w:val="center"/>
        </w:trPr>
        <w:tc>
          <w:tcPr>
            <w:tcW w:w="1555" w:type="dxa"/>
            <w:vMerge w:val="restart"/>
            <w:shd w:val="clear" w:color="auto" w:fill="auto"/>
            <w:vAlign w:val="center"/>
          </w:tcPr>
          <w:p w14:paraId="66B9E093" w14:textId="77777777" w:rsidR="00292327" w:rsidRDefault="00292327" w:rsidP="00842F42">
            <w:pPr>
              <w:pStyle w:val="TAC"/>
              <w:rPr>
                <w:rFonts w:cs="Arial"/>
                <w:lang w:eastAsia="zh-CN"/>
              </w:rPr>
            </w:pPr>
            <w:r>
              <w:rPr>
                <w:rFonts w:cs="Arial" w:hint="eastAsia"/>
                <w:lang w:eastAsia="zh-CN"/>
              </w:rPr>
              <w:t>5860</w:t>
            </w:r>
          </w:p>
        </w:tc>
        <w:tc>
          <w:tcPr>
            <w:tcW w:w="1418" w:type="dxa"/>
            <w:shd w:val="clear" w:color="auto" w:fill="auto"/>
            <w:vAlign w:val="center"/>
          </w:tcPr>
          <w:p w14:paraId="03E96117" w14:textId="77777777" w:rsidR="00292327" w:rsidRPr="007C370A" w:rsidRDefault="00292327" w:rsidP="00842F42">
            <w:pPr>
              <w:pStyle w:val="TAC"/>
              <w:rPr>
                <w:lang w:eastAsia="ko-KR"/>
              </w:rPr>
            </w:pPr>
            <w:r>
              <w:rPr>
                <w:lang w:eastAsia="ko-KR"/>
              </w:rPr>
              <w:t>[</w:t>
            </w:r>
            <w:r w:rsidRPr="007C370A">
              <w:rPr>
                <w:lang w:eastAsia="ko-KR"/>
              </w:rPr>
              <w:t>10,15</w:t>
            </w:r>
            <w:r>
              <w:rPr>
                <w:lang w:eastAsia="ko-KR"/>
              </w:rPr>
              <w:t>]</w:t>
            </w:r>
          </w:p>
        </w:tc>
        <w:tc>
          <w:tcPr>
            <w:tcW w:w="1559" w:type="dxa"/>
            <w:vAlign w:val="center"/>
          </w:tcPr>
          <w:p w14:paraId="2B3E623C" w14:textId="77777777" w:rsidR="00292327" w:rsidRDefault="00292327" w:rsidP="00842F42">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vAlign w:val="center"/>
          </w:tcPr>
          <w:p w14:paraId="134B5817" w14:textId="77777777" w:rsidR="00292327" w:rsidRDefault="00292327" w:rsidP="00842F42">
            <w:pPr>
              <w:pStyle w:val="TAC"/>
              <w:rPr>
                <w:rFonts w:cs="Arial"/>
                <w:lang w:eastAsia="zh-CN"/>
              </w:rPr>
            </w:pPr>
            <w:r>
              <w:rPr>
                <w:noProof/>
                <w:lang w:val="en-US"/>
              </w:rPr>
              <w:t>[19]</w:t>
            </w:r>
          </w:p>
        </w:tc>
      </w:tr>
      <w:tr w:rsidR="00292327" w14:paraId="55909C7E" w14:textId="77777777" w:rsidTr="00842F42">
        <w:trPr>
          <w:trHeight w:val="66"/>
          <w:jc w:val="center"/>
        </w:trPr>
        <w:tc>
          <w:tcPr>
            <w:tcW w:w="1555" w:type="dxa"/>
            <w:vMerge/>
            <w:shd w:val="clear" w:color="auto" w:fill="auto"/>
            <w:vAlign w:val="center"/>
          </w:tcPr>
          <w:p w14:paraId="42C81023" w14:textId="77777777" w:rsidR="00292327" w:rsidRDefault="00292327" w:rsidP="00842F42">
            <w:pPr>
              <w:pStyle w:val="TAC"/>
              <w:rPr>
                <w:rFonts w:cs="Arial"/>
                <w:lang w:eastAsia="zh-CN"/>
              </w:rPr>
            </w:pPr>
          </w:p>
        </w:tc>
        <w:tc>
          <w:tcPr>
            <w:tcW w:w="1418" w:type="dxa"/>
            <w:shd w:val="clear" w:color="auto" w:fill="auto"/>
          </w:tcPr>
          <w:p w14:paraId="101FF6A5" w14:textId="77777777" w:rsidR="00292327" w:rsidRPr="006E37D0" w:rsidRDefault="00292327" w:rsidP="00842F42">
            <w:pPr>
              <w:pStyle w:val="TAC"/>
              <w:rPr>
                <w:noProof/>
                <w:lang w:val="en-US"/>
              </w:rPr>
            </w:pPr>
            <w:r>
              <w:rPr>
                <w:noProof/>
                <w:lang w:val="en-US"/>
              </w:rPr>
              <w:t>[</w:t>
            </w:r>
            <w:r w:rsidRPr="006E37D0">
              <w:rPr>
                <w:noProof/>
                <w:lang w:val="en-US"/>
              </w:rPr>
              <w:t>20</w:t>
            </w:r>
            <w:r>
              <w:rPr>
                <w:noProof/>
                <w:lang w:val="en-US"/>
              </w:rPr>
              <w:t>]</w:t>
            </w:r>
          </w:p>
        </w:tc>
        <w:tc>
          <w:tcPr>
            <w:tcW w:w="1559" w:type="dxa"/>
          </w:tcPr>
          <w:p w14:paraId="3545C8F2" w14:textId="77777777" w:rsidR="00292327" w:rsidRPr="00D45C4A" w:rsidRDefault="00292327" w:rsidP="00842F42">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tcPr>
          <w:p w14:paraId="513ABDCF" w14:textId="77777777" w:rsidR="00292327" w:rsidRPr="00B93B60" w:rsidRDefault="00292327" w:rsidP="00842F42">
            <w:pPr>
              <w:pStyle w:val="TAC"/>
              <w:rPr>
                <w:noProof/>
                <w:lang w:val="en-US"/>
              </w:rPr>
            </w:pPr>
            <w:r>
              <w:rPr>
                <w:noProof/>
                <w:lang w:val="en-US"/>
              </w:rPr>
              <w:t>[17]</w:t>
            </w:r>
          </w:p>
        </w:tc>
      </w:tr>
      <w:tr w:rsidR="00292327" w14:paraId="6DEAAEB6" w14:textId="77777777" w:rsidTr="00842F42">
        <w:trPr>
          <w:trHeight w:val="66"/>
          <w:jc w:val="center"/>
        </w:trPr>
        <w:tc>
          <w:tcPr>
            <w:tcW w:w="1555" w:type="dxa"/>
            <w:vMerge/>
            <w:shd w:val="clear" w:color="auto" w:fill="auto"/>
            <w:vAlign w:val="center"/>
          </w:tcPr>
          <w:p w14:paraId="27D07600" w14:textId="77777777" w:rsidR="00292327" w:rsidRDefault="00292327" w:rsidP="00842F42">
            <w:pPr>
              <w:pStyle w:val="TAC"/>
              <w:rPr>
                <w:rFonts w:cs="Arial"/>
                <w:lang w:eastAsia="zh-CN"/>
              </w:rPr>
            </w:pPr>
          </w:p>
        </w:tc>
        <w:tc>
          <w:tcPr>
            <w:tcW w:w="1418" w:type="dxa"/>
            <w:shd w:val="clear" w:color="auto" w:fill="auto"/>
          </w:tcPr>
          <w:p w14:paraId="034BAAE1" w14:textId="77777777" w:rsidR="00292327" w:rsidRPr="006E37D0" w:rsidRDefault="00292327" w:rsidP="00842F42">
            <w:pPr>
              <w:pStyle w:val="TAC"/>
              <w:rPr>
                <w:noProof/>
                <w:lang w:val="en-US"/>
              </w:rPr>
            </w:pPr>
            <w:r>
              <w:rPr>
                <w:noProof/>
                <w:lang w:val="en-US"/>
              </w:rPr>
              <w:t>[</w:t>
            </w:r>
            <w:r w:rsidRPr="006E37D0">
              <w:rPr>
                <w:noProof/>
                <w:lang w:val="en-US"/>
              </w:rPr>
              <w:t>10</w:t>
            </w:r>
            <w:r>
              <w:rPr>
                <w:noProof/>
                <w:lang w:val="en-US"/>
              </w:rPr>
              <w:t>]</w:t>
            </w:r>
          </w:p>
        </w:tc>
        <w:tc>
          <w:tcPr>
            <w:tcW w:w="1559" w:type="dxa"/>
          </w:tcPr>
          <w:p w14:paraId="08E73B28" w14:textId="77777777" w:rsidR="00292327" w:rsidRPr="00D45C4A" w:rsidRDefault="00292327" w:rsidP="00842F42">
            <w:pPr>
              <w:pStyle w:val="TAC"/>
              <w:rPr>
                <w:rFonts w:cs="Arial"/>
                <w:lang w:eastAsia="zh-CN"/>
              </w:rPr>
            </w:pPr>
            <w:r>
              <w:rPr>
                <w:rFonts w:cs="Arial"/>
                <w:lang w:eastAsia="zh-CN"/>
              </w:rPr>
              <w:t>[</w:t>
            </w:r>
            <w:r w:rsidRPr="00D45C4A">
              <w:rPr>
                <w:rFonts w:cs="Arial"/>
                <w:lang w:eastAsia="zh-CN"/>
              </w:rPr>
              <w:t>10</w:t>
            </w:r>
            <w:r>
              <w:rPr>
                <w:rFonts w:cs="Arial"/>
                <w:lang w:eastAsia="zh-CN"/>
              </w:rPr>
              <w:t>]</w:t>
            </w:r>
          </w:p>
        </w:tc>
        <w:tc>
          <w:tcPr>
            <w:tcW w:w="3446" w:type="dxa"/>
            <w:gridSpan w:val="3"/>
            <w:shd w:val="clear" w:color="auto" w:fill="auto"/>
          </w:tcPr>
          <w:p w14:paraId="29D5109A" w14:textId="77777777" w:rsidR="00292327" w:rsidRPr="00B93B60" w:rsidRDefault="00292327" w:rsidP="00842F42">
            <w:pPr>
              <w:pStyle w:val="TAC"/>
              <w:rPr>
                <w:noProof/>
                <w:lang w:val="en-US"/>
              </w:rPr>
            </w:pPr>
            <w:r>
              <w:rPr>
                <w:noProof/>
                <w:lang w:val="en-US"/>
              </w:rPr>
              <w:t>[9]</w:t>
            </w:r>
          </w:p>
        </w:tc>
      </w:tr>
      <w:tr w:rsidR="00292327" w14:paraId="210F9DDC" w14:textId="77777777" w:rsidTr="00842F42">
        <w:trPr>
          <w:trHeight w:val="202"/>
          <w:jc w:val="center"/>
        </w:trPr>
        <w:tc>
          <w:tcPr>
            <w:tcW w:w="1555" w:type="dxa"/>
            <w:vMerge w:val="restart"/>
            <w:shd w:val="clear" w:color="auto" w:fill="auto"/>
            <w:vAlign w:val="center"/>
          </w:tcPr>
          <w:p w14:paraId="5F3D77B6" w14:textId="77777777" w:rsidR="00292327" w:rsidRDefault="00292327" w:rsidP="00842F42">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14:paraId="54265F73" w14:textId="77777777" w:rsidR="00292327" w:rsidRPr="007C370A" w:rsidRDefault="00292327" w:rsidP="00842F42">
            <w:pPr>
              <w:pStyle w:val="TAC"/>
              <w:rPr>
                <w:lang w:eastAsia="zh-CN"/>
              </w:rPr>
            </w:pPr>
            <w:r>
              <w:rPr>
                <w:rFonts w:hint="eastAsia"/>
                <w:lang w:eastAsia="ko-KR"/>
              </w:rPr>
              <w:t>[</w:t>
            </w:r>
            <w:r w:rsidRPr="006E37D0">
              <w:rPr>
                <w:rFonts w:hint="eastAsia"/>
              </w:rPr>
              <w:t>≤</w:t>
            </w:r>
            <w:r w:rsidRPr="007C370A">
              <w:rPr>
                <w:lang w:eastAsia="ko-KR"/>
              </w:rPr>
              <w:t xml:space="preserve"> </w:t>
            </w:r>
            <w:r w:rsidRPr="006E37D0">
              <w:t>20</w:t>
            </w:r>
            <w:r>
              <w:t>]</w:t>
            </w:r>
          </w:p>
        </w:tc>
        <w:tc>
          <w:tcPr>
            <w:tcW w:w="1559" w:type="dxa"/>
            <w:vAlign w:val="center"/>
          </w:tcPr>
          <w:p w14:paraId="5F28B2EA" w14:textId="77777777" w:rsidR="00292327" w:rsidRPr="00D45C4A" w:rsidRDefault="00292327" w:rsidP="00842F42">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2410" w:type="dxa"/>
            <w:gridSpan w:val="2"/>
            <w:shd w:val="clear" w:color="auto" w:fill="auto"/>
            <w:vAlign w:val="center"/>
          </w:tcPr>
          <w:p w14:paraId="3764A9AE" w14:textId="77777777" w:rsidR="00292327" w:rsidRDefault="00292327" w:rsidP="00842F42">
            <w:pPr>
              <w:pStyle w:val="TAC"/>
              <w:rPr>
                <w:rFonts w:cs="Arial"/>
                <w:lang w:eastAsia="zh-CN"/>
              </w:rPr>
            </w:pPr>
            <w:r>
              <w:rPr>
                <w:noProof/>
                <w:lang w:val="en-US"/>
              </w:rPr>
              <w:t>[2.5]</w:t>
            </w:r>
          </w:p>
        </w:tc>
        <w:tc>
          <w:tcPr>
            <w:tcW w:w="1036" w:type="dxa"/>
            <w:shd w:val="clear" w:color="auto" w:fill="auto"/>
            <w:vAlign w:val="center"/>
          </w:tcPr>
          <w:p w14:paraId="2BCE368E" w14:textId="77777777" w:rsidR="00292327" w:rsidRPr="00D45C4A" w:rsidRDefault="00292327" w:rsidP="00842F42">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292327" w14:paraId="42FFBE2B" w14:textId="77777777" w:rsidTr="00842F42">
        <w:trPr>
          <w:trHeight w:val="109"/>
          <w:jc w:val="center"/>
        </w:trPr>
        <w:tc>
          <w:tcPr>
            <w:tcW w:w="1555" w:type="dxa"/>
            <w:vMerge/>
            <w:shd w:val="clear" w:color="auto" w:fill="auto"/>
            <w:vAlign w:val="center"/>
          </w:tcPr>
          <w:p w14:paraId="6F27C434" w14:textId="77777777" w:rsidR="00292327" w:rsidRDefault="00292327" w:rsidP="00842F42">
            <w:pPr>
              <w:pStyle w:val="TAC"/>
              <w:rPr>
                <w:rFonts w:cs="Arial"/>
                <w:lang w:eastAsia="zh-CN"/>
              </w:rPr>
            </w:pPr>
          </w:p>
        </w:tc>
        <w:tc>
          <w:tcPr>
            <w:tcW w:w="1418" w:type="dxa"/>
            <w:shd w:val="clear" w:color="auto" w:fill="auto"/>
            <w:vAlign w:val="center"/>
          </w:tcPr>
          <w:p w14:paraId="639F0370" w14:textId="77777777" w:rsidR="00292327" w:rsidRPr="007C370A" w:rsidRDefault="00292327" w:rsidP="00842F42">
            <w:pPr>
              <w:pStyle w:val="TAC"/>
              <w:rPr>
                <w:lang w:eastAsia="zh-CN"/>
              </w:rPr>
            </w:pPr>
            <w:r>
              <w:rPr>
                <w:lang w:val="en-US"/>
              </w:rPr>
              <w:t>[</w:t>
            </w:r>
            <w:r w:rsidRPr="006E37D0">
              <w:rPr>
                <w:lang w:val="en-US"/>
              </w:rPr>
              <w:t>10</w:t>
            </w:r>
            <w:r>
              <w:rPr>
                <w:lang w:val="en-US"/>
              </w:rPr>
              <w:t>]</w:t>
            </w:r>
          </w:p>
        </w:tc>
        <w:tc>
          <w:tcPr>
            <w:tcW w:w="1559" w:type="dxa"/>
            <w:vAlign w:val="center"/>
          </w:tcPr>
          <w:p w14:paraId="6653C5F6" w14:textId="77777777" w:rsidR="00292327" w:rsidRDefault="00292327" w:rsidP="00842F42">
            <w:pPr>
              <w:pStyle w:val="TAC"/>
              <w:rPr>
                <w:rFonts w:cs="Arial"/>
                <w:lang w:eastAsia="zh-CN"/>
              </w:rPr>
            </w:pPr>
            <w:r>
              <w:rPr>
                <w:rFonts w:cs="Arial"/>
                <w:lang w:eastAsia="zh-CN"/>
              </w:rPr>
              <w:t>[</w:t>
            </w:r>
            <w:r>
              <w:rPr>
                <w:rFonts w:cs="Arial" w:hint="eastAsia"/>
                <w:lang w:eastAsia="zh-CN"/>
              </w:rPr>
              <w:t>10</w:t>
            </w:r>
            <w:r>
              <w:rPr>
                <w:rFonts w:cs="Arial"/>
                <w:lang w:eastAsia="zh-CN"/>
              </w:rPr>
              <w:t>]</w:t>
            </w:r>
          </w:p>
        </w:tc>
        <w:tc>
          <w:tcPr>
            <w:tcW w:w="1417" w:type="dxa"/>
            <w:shd w:val="clear" w:color="auto" w:fill="auto"/>
            <w:vAlign w:val="center"/>
          </w:tcPr>
          <w:p w14:paraId="36DE6C3F" w14:textId="77777777" w:rsidR="00292327" w:rsidRPr="00351994" w:rsidRDefault="00292327" w:rsidP="00842F42">
            <w:pPr>
              <w:pStyle w:val="TAC"/>
              <w:rPr>
                <w:rFonts w:cs="Arial"/>
                <w:lang w:eastAsia="zh-CN"/>
              </w:rPr>
            </w:pPr>
            <w:r>
              <w:rPr>
                <w:rFonts w:cs="Arial"/>
                <w:lang w:eastAsia="zh-CN"/>
              </w:rPr>
              <w:t>[</w:t>
            </w:r>
            <w:r w:rsidRPr="00351994">
              <w:rPr>
                <w:rFonts w:cs="Arial" w:hint="eastAsia"/>
                <w:lang w:eastAsia="zh-CN"/>
              </w:rPr>
              <w:t>1</w:t>
            </w:r>
            <w:r>
              <w:rPr>
                <w:rFonts w:cs="Arial"/>
                <w:lang w:eastAsia="zh-CN"/>
              </w:rPr>
              <w:t>.5]</w:t>
            </w:r>
          </w:p>
        </w:tc>
        <w:tc>
          <w:tcPr>
            <w:tcW w:w="993" w:type="dxa"/>
            <w:shd w:val="clear" w:color="auto" w:fill="auto"/>
            <w:vAlign w:val="center"/>
          </w:tcPr>
          <w:p w14:paraId="0DEB8CB9" w14:textId="77777777" w:rsidR="00292327" w:rsidRPr="00351994" w:rsidRDefault="00292327" w:rsidP="00842F42">
            <w:pPr>
              <w:pStyle w:val="TAC"/>
              <w:rPr>
                <w:rFonts w:cs="Arial"/>
                <w:lang w:eastAsia="zh-CN"/>
              </w:rPr>
            </w:pPr>
            <w:r>
              <w:rPr>
                <w:rFonts w:cs="Arial"/>
                <w:lang w:eastAsia="zh-CN"/>
              </w:rPr>
              <w:t>[</w:t>
            </w:r>
            <w:r w:rsidRPr="00351994">
              <w:rPr>
                <w:rFonts w:cs="Arial" w:hint="eastAsia"/>
                <w:lang w:eastAsia="zh-CN"/>
              </w:rPr>
              <w:t>2</w:t>
            </w:r>
            <w:r>
              <w:rPr>
                <w:rFonts w:cs="Arial"/>
                <w:lang w:eastAsia="zh-CN"/>
              </w:rPr>
              <w:t>]</w:t>
            </w:r>
          </w:p>
        </w:tc>
        <w:tc>
          <w:tcPr>
            <w:tcW w:w="1036" w:type="dxa"/>
            <w:shd w:val="clear" w:color="auto" w:fill="auto"/>
            <w:vAlign w:val="center"/>
          </w:tcPr>
          <w:p w14:paraId="208254E6" w14:textId="77777777" w:rsidR="00292327" w:rsidRPr="00351994" w:rsidRDefault="00292327" w:rsidP="00842F42">
            <w:pPr>
              <w:pStyle w:val="TAC"/>
              <w:rPr>
                <w:rFonts w:cs="Arial"/>
                <w:lang w:eastAsia="zh-CN"/>
              </w:rPr>
            </w:pPr>
            <w:r>
              <w:rPr>
                <w:rFonts w:cs="Arial"/>
                <w:lang w:eastAsia="zh-CN"/>
              </w:rPr>
              <w:t>[</w:t>
            </w:r>
            <w:r w:rsidRPr="00351994">
              <w:rPr>
                <w:rFonts w:cs="Arial" w:hint="eastAsia"/>
                <w:lang w:eastAsia="zh-CN"/>
              </w:rPr>
              <w:t>4</w:t>
            </w:r>
            <w:r>
              <w:rPr>
                <w:rFonts w:cs="Arial"/>
                <w:lang w:eastAsia="zh-CN"/>
              </w:rPr>
              <w:t>]</w:t>
            </w:r>
          </w:p>
        </w:tc>
      </w:tr>
      <w:tr w:rsidR="00292327" w14:paraId="77557011" w14:textId="77777777" w:rsidTr="00842F42">
        <w:trPr>
          <w:trHeight w:val="109"/>
          <w:jc w:val="center"/>
        </w:trPr>
        <w:tc>
          <w:tcPr>
            <w:tcW w:w="7978" w:type="dxa"/>
            <w:gridSpan w:val="6"/>
            <w:shd w:val="clear" w:color="auto" w:fill="auto"/>
            <w:vAlign w:val="center"/>
          </w:tcPr>
          <w:p w14:paraId="682F3D74" w14:textId="77777777" w:rsidR="00292327" w:rsidRPr="00351994" w:rsidRDefault="00292327" w:rsidP="00842F42">
            <w:pPr>
              <w:pStyle w:val="TAC"/>
              <w:jc w:val="both"/>
              <w:rPr>
                <w:rFonts w:cs="Arial"/>
                <w:lang w:eastAsia="zh-CN"/>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w:t>
            </w:r>
            <w:r>
              <w:rPr>
                <w:rFonts w:cs="Arial"/>
                <w:bCs/>
                <w:lang w:eastAsia="zh-CN"/>
              </w:rPr>
              <w:t>}.</w:t>
            </w:r>
          </w:p>
        </w:tc>
      </w:tr>
    </w:tbl>
    <w:p w14:paraId="23B92FB8" w14:textId="77777777" w:rsidR="00292327" w:rsidRDefault="00292327" w:rsidP="00292327">
      <w:pPr>
        <w:rPr>
          <w:lang w:eastAsia="x-none"/>
        </w:rPr>
      </w:pPr>
    </w:p>
    <w:p w14:paraId="12685CEB" w14:textId="77777777" w:rsidR="00292327" w:rsidRPr="001407B5" w:rsidRDefault="00292327" w:rsidP="00292327">
      <w:pPr>
        <w:pStyle w:val="TH"/>
      </w:pPr>
      <w:r>
        <w:t>Table 8.1.3-7</w:t>
      </w:r>
      <w:r w:rsidRPr="0032110F">
        <w:t xml:space="preserve">: </w:t>
      </w:r>
      <w:r w:rsidRPr="00CF4F7A">
        <w:rPr>
          <w:rFonts w:hint="eastAsia"/>
        </w:rPr>
        <w:t>A-</w:t>
      </w:r>
      <w:r w:rsidRPr="0032110F">
        <w:t xml:space="preserve">MPR for </w:t>
      </w:r>
      <w:r w:rsidRPr="00CF4F7A">
        <w:rPr>
          <w:rFonts w:hint="eastAsia"/>
        </w:rPr>
        <w:t>NS_</w:t>
      </w:r>
      <w:r w:rsidRPr="00CF4F7A">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292327" w:rsidRPr="0032110F" w14:paraId="141468AC" w14:textId="77777777" w:rsidTr="00842F42">
        <w:trPr>
          <w:trHeight w:val="309"/>
          <w:jc w:val="center"/>
        </w:trPr>
        <w:tc>
          <w:tcPr>
            <w:tcW w:w="1701" w:type="dxa"/>
            <w:vMerge w:val="restart"/>
            <w:shd w:val="clear" w:color="auto" w:fill="auto"/>
            <w:vAlign w:val="center"/>
          </w:tcPr>
          <w:p w14:paraId="48C16A41" w14:textId="77777777" w:rsidR="00292327" w:rsidRPr="005617F0" w:rsidRDefault="00292327" w:rsidP="00842F42">
            <w:pPr>
              <w:pStyle w:val="TAH"/>
              <w:rPr>
                <w:rFonts w:cs="Arial"/>
                <w:lang w:eastAsia="zh-CN"/>
              </w:rPr>
            </w:pPr>
            <w:r>
              <w:rPr>
                <w:rFonts w:cs="Arial" w:hint="eastAsia"/>
                <w:lang w:eastAsia="zh-CN"/>
              </w:rPr>
              <w:t xml:space="preserve">Carrier </w:t>
            </w:r>
            <w:proofErr w:type="gramStart"/>
            <w:r>
              <w:rPr>
                <w:rFonts w:cs="Arial" w:hint="eastAsia"/>
                <w:lang w:eastAsia="zh-CN"/>
              </w:rPr>
              <w:t>frequency(</w:t>
            </w:r>
            <w:proofErr w:type="gramEnd"/>
            <w:r>
              <w:rPr>
                <w:rFonts w:cs="Arial" w:hint="eastAsia"/>
                <w:lang w:eastAsia="zh-CN"/>
              </w:rPr>
              <w:t>MHz)</w:t>
            </w:r>
          </w:p>
        </w:tc>
        <w:tc>
          <w:tcPr>
            <w:tcW w:w="1417" w:type="dxa"/>
            <w:vMerge w:val="restart"/>
            <w:shd w:val="clear" w:color="auto" w:fill="auto"/>
            <w:vAlign w:val="center"/>
          </w:tcPr>
          <w:p w14:paraId="3F161302" w14:textId="77777777" w:rsidR="00292327" w:rsidRPr="009F6143" w:rsidRDefault="00292327" w:rsidP="00842F42">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559" w:type="dxa"/>
            <w:vMerge w:val="restart"/>
            <w:vAlign w:val="center"/>
          </w:tcPr>
          <w:p w14:paraId="4CE413EF" w14:textId="77777777" w:rsidR="00292327" w:rsidRDefault="00292327" w:rsidP="00842F42">
            <w:pPr>
              <w:pStyle w:val="TAH"/>
              <w:rPr>
                <w:rFonts w:cs="Arial"/>
              </w:rPr>
            </w:pPr>
            <w:r>
              <w:rPr>
                <w:rFonts w:cs="Arial"/>
              </w:rPr>
              <w:t>Start Resource</w:t>
            </w:r>
          </w:p>
          <w:p w14:paraId="64DD9A5A" w14:textId="77777777" w:rsidR="00292327" w:rsidRPr="009F6143" w:rsidRDefault="00292327" w:rsidP="00842F42">
            <w:pPr>
              <w:pStyle w:val="TAH"/>
              <w:rPr>
                <w:rFonts w:cs="Arial"/>
              </w:rPr>
            </w:pPr>
            <w:r>
              <w:rPr>
                <w:rFonts w:cs="Arial"/>
              </w:rPr>
              <w:t>Block</w:t>
            </w:r>
          </w:p>
        </w:tc>
        <w:tc>
          <w:tcPr>
            <w:tcW w:w="3540" w:type="dxa"/>
            <w:gridSpan w:val="3"/>
            <w:shd w:val="clear" w:color="auto" w:fill="auto"/>
            <w:vAlign w:val="center"/>
          </w:tcPr>
          <w:p w14:paraId="2477696E" w14:textId="77777777" w:rsidR="00292327" w:rsidRPr="009F6143" w:rsidRDefault="00292327" w:rsidP="00842F42">
            <w:pPr>
              <w:pStyle w:val="TAH"/>
              <w:rPr>
                <w:rFonts w:cs="Arial"/>
              </w:rPr>
            </w:pPr>
            <w:r w:rsidRPr="009F6143">
              <w:rPr>
                <w:rFonts w:cs="Arial"/>
              </w:rPr>
              <w:t>A-MPR (dB)</w:t>
            </w:r>
          </w:p>
        </w:tc>
      </w:tr>
      <w:tr w:rsidR="00292327" w:rsidRPr="0032110F" w14:paraId="7B6296DA" w14:textId="77777777" w:rsidTr="00842F42">
        <w:trPr>
          <w:trHeight w:val="147"/>
          <w:jc w:val="center"/>
        </w:trPr>
        <w:tc>
          <w:tcPr>
            <w:tcW w:w="1701" w:type="dxa"/>
            <w:vMerge/>
            <w:shd w:val="clear" w:color="auto" w:fill="auto"/>
            <w:vAlign w:val="center"/>
          </w:tcPr>
          <w:p w14:paraId="6E003B70" w14:textId="77777777" w:rsidR="00292327" w:rsidRDefault="00292327" w:rsidP="00842F42">
            <w:pPr>
              <w:pStyle w:val="TAH"/>
              <w:rPr>
                <w:rFonts w:cs="Arial"/>
                <w:lang w:eastAsia="zh-CN"/>
              </w:rPr>
            </w:pPr>
          </w:p>
        </w:tc>
        <w:tc>
          <w:tcPr>
            <w:tcW w:w="1417" w:type="dxa"/>
            <w:vMerge/>
            <w:shd w:val="clear" w:color="auto" w:fill="auto"/>
            <w:vAlign w:val="center"/>
          </w:tcPr>
          <w:p w14:paraId="19F5374B" w14:textId="77777777" w:rsidR="00292327" w:rsidRPr="009F6143" w:rsidRDefault="00292327" w:rsidP="00842F42">
            <w:pPr>
              <w:pStyle w:val="TAH"/>
              <w:rPr>
                <w:rFonts w:cs="Arial"/>
              </w:rPr>
            </w:pPr>
          </w:p>
        </w:tc>
        <w:tc>
          <w:tcPr>
            <w:tcW w:w="1559" w:type="dxa"/>
            <w:vMerge/>
            <w:vAlign w:val="center"/>
          </w:tcPr>
          <w:p w14:paraId="6F56F89B" w14:textId="77777777" w:rsidR="00292327" w:rsidRDefault="00292327" w:rsidP="00842F42">
            <w:pPr>
              <w:pStyle w:val="TAH"/>
              <w:rPr>
                <w:rFonts w:cs="Arial"/>
              </w:rPr>
            </w:pPr>
          </w:p>
        </w:tc>
        <w:tc>
          <w:tcPr>
            <w:tcW w:w="1417" w:type="dxa"/>
            <w:shd w:val="clear" w:color="auto" w:fill="auto"/>
            <w:vAlign w:val="center"/>
          </w:tcPr>
          <w:p w14:paraId="768C53A2" w14:textId="77777777" w:rsidR="00292327" w:rsidRPr="00D45C4A" w:rsidRDefault="00292327" w:rsidP="00842F42">
            <w:pPr>
              <w:pStyle w:val="TAH"/>
              <w:rPr>
                <w:rFonts w:cs="Arial"/>
                <w:lang w:eastAsia="ko-KR"/>
              </w:rPr>
            </w:pPr>
            <w:r>
              <w:rPr>
                <w:rFonts w:cs="Arial" w:hint="eastAsia"/>
                <w:lang w:eastAsia="ko-KR"/>
              </w:rPr>
              <w:t>QPSK/16QAM</w:t>
            </w:r>
          </w:p>
        </w:tc>
        <w:tc>
          <w:tcPr>
            <w:tcW w:w="995" w:type="dxa"/>
            <w:shd w:val="clear" w:color="auto" w:fill="auto"/>
            <w:vAlign w:val="center"/>
          </w:tcPr>
          <w:p w14:paraId="00715B7A" w14:textId="77777777" w:rsidR="00292327" w:rsidRPr="00D45C4A" w:rsidRDefault="00292327" w:rsidP="00842F42">
            <w:pPr>
              <w:pStyle w:val="TAH"/>
              <w:rPr>
                <w:rFonts w:cs="Arial"/>
                <w:lang w:eastAsia="ko-KR"/>
              </w:rPr>
            </w:pPr>
            <w:r>
              <w:rPr>
                <w:rFonts w:cs="Arial" w:hint="eastAsia"/>
                <w:lang w:eastAsia="ko-KR"/>
              </w:rPr>
              <w:t>64QAM</w:t>
            </w:r>
          </w:p>
        </w:tc>
        <w:tc>
          <w:tcPr>
            <w:tcW w:w="1128" w:type="dxa"/>
            <w:shd w:val="clear" w:color="auto" w:fill="auto"/>
            <w:vAlign w:val="center"/>
          </w:tcPr>
          <w:p w14:paraId="17CF00E9" w14:textId="77777777" w:rsidR="00292327" w:rsidRPr="00D45C4A" w:rsidRDefault="00292327" w:rsidP="00842F42">
            <w:pPr>
              <w:pStyle w:val="TAH"/>
              <w:rPr>
                <w:rFonts w:cs="Arial"/>
                <w:lang w:eastAsia="ko-KR"/>
              </w:rPr>
            </w:pPr>
            <w:r>
              <w:rPr>
                <w:rFonts w:cs="Arial" w:hint="eastAsia"/>
                <w:lang w:eastAsia="ko-KR"/>
              </w:rPr>
              <w:t>256QAM</w:t>
            </w:r>
          </w:p>
        </w:tc>
      </w:tr>
      <w:tr w:rsidR="00292327" w14:paraId="2B7D5D4D" w14:textId="77777777" w:rsidTr="00842F42">
        <w:trPr>
          <w:trHeight w:val="66"/>
          <w:jc w:val="center"/>
        </w:trPr>
        <w:tc>
          <w:tcPr>
            <w:tcW w:w="1701" w:type="dxa"/>
            <w:shd w:val="clear" w:color="auto" w:fill="auto"/>
            <w:vAlign w:val="center"/>
          </w:tcPr>
          <w:p w14:paraId="104214FC" w14:textId="77777777" w:rsidR="00292327" w:rsidRDefault="00292327" w:rsidP="00842F42">
            <w:pPr>
              <w:pStyle w:val="TAC"/>
              <w:rPr>
                <w:rFonts w:cs="Arial"/>
                <w:lang w:eastAsia="zh-CN"/>
              </w:rPr>
            </w:pPr>
            <w:r>
              <w:rPr>
                <w:rFonts w:cs="Arial" w:hint="eastAsia"/>
                <w:lang w:eastAsia="zh-CN"/>
              </w:rPr>
              <w:t>5860</w:t>
            </w:r>
          </w:p>
        </w:tc>
        <w:tc>
          <w:tcPr>
            <w:tcW w:w="1417" w:type="dxa"/>
            <w:vMerge w:val="restart"/>
            <w:shd w:val="clear" w:color="auto" w:fill="auto"/>
            <w:vAlign w:val="center"/>
          </w:tcPr>
          <w:p w14:paraId="522BB314" w14:textId="77777777" w:rsidR="00292327" w:rsidRPr="00D45C4A" w:rsidRDefault="00292327" w:rsidP="00842F42">
            <w:pPr>
              <w:pStyle w:val="TAC"/>
              <w:rPr>
                <w:rFonts w:cs="Arial"/>
                <w:lang w:eastAsia="ko-KR"/>
              </w:rPr>
            </w:pPr>
            <w:r>
              <w:rPr>
                <w:rFonts w:cs="Arial"/>
                <w:lang w:eastAsia="ko-KR"/>
              </w:rPr>
              <w:t>[10]</w:t>
            </w:r>
          </w:p>
        </w:tc>
        <w:tc>
          <w:tcPr>
            <w:tcW w:w="1559" w:type="dxa"/>
            <w:vMerge w:val="restart"/>
            <w:vAlign w:val="center"/>
          </w:tcPr>
          <w:p w14:paraId="7181F48F" w14:textId="77777777" w:rsidR="00292327" w:rsidRDefault="00292327" w:rsidP="00842F42">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540" w:type="dxa"/>
            <w:gridSpan w:val="3"/>
            <w:shd w:val="clear" w:color="auto" w:fill="auto"/>
            <w:vAlign w:val="center"/>
          </w:tcPr>
          <w:p w14:paraId="218FFA2D" w14:textId="77777777" w:rsidR="00292327" w:rsidRDefault="00292327" w:rsidP="00842F42">
            <w:pPr>
              <w:pStyle w:val="TAC"/>
              <w:rPr>
                <w:rFonts w:cs="Arial"/>
                <w:lang w:eastAsia="zh-CN"/>
              </w:rPr>
            </w:pPr>
            <w:r>
              <w:rPr>
                <w:noProof/>
                <w:lang w:val="en-US"/>
              </w:rPr>
              <w:t>[18]</w:t>
            </w:r>
          </w:p>
        </w:tc>
      </w:tr>
      <w:tr w:rsidR="00292327" w14:paraId="725D8F88" w14:textId="77777777" w:rsidTr="00842F42">
        <w:trPr>
          <w:trHeight w:val="202"/>
          <w:jc w:val="center"/>
        </w:trPr>
        <w:tc>
          <w:tcPr>
            <w:tcW w:w="1701" w:type="dxa"/>
            <w:shd w:val="clear" w:color="auto" w:fill="auto"/>
            <w:vAlign w:val="center"/>
          </w:tcPr>
          <w:p w14:paraId="03711B5B" w14:textId="77777777" w:rsidR="00292327" w:rsidRDefault="00292327" w:rsidP="00842F42">
            <w:pPr>
              <w:pStyle w:val="TAC"/>
              <w:rPr>
                <w:rFonts w:cs="Arial"/>
                <w:lang w:eastAsia="zh-CN"/>
              </w:rPr>
            </w:pPr>
            <w:r>
              <w:rPr>
                <w:rFonts w:cs="Arial" w:hint="eastAsia"/>
                <w:lang w:eastAsia="zh-CN"/>
              </w:rPr>
              <w:t>5870</w:t>
            </w:r>
            <w:r>
              <w:rPr>
                <w:rFonts w:cs="Arial"/>
                <w:lang w:eastAsia="zh-CN"/>
              </w:rPr>
              <w:t>, 5910, 5920</w:t>
            </w:r>
          </w:p>
        </w:tc>
        <w:tc>
          <w:tcPr>
            <w:tcW w:w="1417" w:type="dxa"/>
            <w:vMerge/>
            <w:shd w:val="clear" w:color="auto" w:fill="auto"/>
            <w:vAlign w:val="center"/>
          </w:tcPr>
          <w:p w14:paraId="2533375F" w14:textId="77777777" w:rsidR="00292327" w:rsidRDefault="00292327" w:rsidP="00842F42">
            <w:pPr>
              <w:pStyle w:val="TAC"/>
              <w:rPr>
                <w:rFonts w:cs="Arial"/>
                <w:lang w:eastAsia="zh-CN"/>
              </w:rPr>
            </w:pPr>
          </w:p>
        </w:tc>
        <w:tc>
          <w:tcPr>
            <w:tcW w:w="1559" w:type="dxa"/>
            <w:vMerge/>
            <w:vAlign w:val="center"/>
          </w:tcPr>
          <w:p w14:paraId="38DFEBAA" w14:textId="77777777" w:rsidR="00292327" w:rsidRPr="00D45C4A" w:rsidRDefault="00292327" w:rsidP="00842F42">
            <w:pPr>
              <w:pStyle w:val="TAC"/>
              <w:rPr>
                <w:rFonts w:cs="Arial"/>
                <w:lang w:eastAsia="zh-CN"/>
              </w:rPr>
            </w:pPr>
          </w:p>
        </w:tc>
        <w:tc>
          <w:tcPr>
            <w:tcW w:w="3540" w:type="dxa"/>
            <w:gridSpan w:val="3"/>
            <w:shd w:val="clear" w:color="auto" w:fill="auto"/>
            <w:vAlign w:val="center"/>
          </w:tcPr>
          <w:p w14:paraId="01609C6C" w14:textId="77777777" w:rsidR="00292327" w:rsidRPr="00D45C4A" w:rsidRDefault="00292327" w:rsidP="00842F42">
            <w:pPr>
              <w:pStyle w:val="TAC"/>
              <w:rPr>
                <w:rFonts w:cs="Arial"/>
                <w:lang w:eastAsia="ko-KR"/>
              </w:rPr>
            </w:pPr>
            <w:r>
              <w:rPr>
                <w:rFonts w:cs="Arial"/>
                <w:lang w:eastAsia="ko-KR"/>
              </w:rPr>
              <w:t>[</w:t>
            </w:r>
            <w:r>
              <w:rPr>
                <w:rFonts w:cs="Arial" w:hint="eastAsia"/>
                <w:lang w:eastAsia="ko-KR"/>
              </w:rPr>
              <w:t>5</w:t>
            </w:r>
            <w:r>
              <w:rPr>
                <w:rFonts w:cs="Arial"/>
                <w:lang w:eastAsia="ko-KR"/>
              </w:rPr>
              <w:t>]</w:t>
            </w:r>
          </w:p>
        </w:tc>
      </w:tr>
      <w:tr w:rsidR="00292327" w14:paraId="314E33A4" w14:textId="77777777" w:rsidTr="00842F42">
        <w:trPr>
          <w:trHeight w:val="47"/>
          <w:jc w:val="center"/>
        </w:trPr>
        <w:tc>
          <w:tcPr>
            <w:tcW w:w="1701" w:type="dxa"/>
            <w:tcBorders>
              <w:bottom w:val="single" w:sz="4" w:space="0" w:color="auto"/>
            </w:tcBorders>
            <w:shd w:val="clear" w:color="auto" w:fill="auto"/>
            <w:vAlign w:val="center"/>
          </w:tcPr>
          <w:p w14:paraId="0A584C5F" w14:textId="77777777" w:rsidR="00292327" w:rsidRDefault="00292327" w:rsidP="00842F42">
            <w:pPr>
              <w:pStyle w:val="TAC"/>
              <w:rPr>
                <w:rFonts w:cs="Arial"/>
                <w:lang w:eastAsia="zh-CN"/>
              </w:rPr>
            </w:pPr>
            <w:r>
              <w:rPr>
                <w:rFonts w:cs="Arial" w:hint="eastAsia"/>
                <w:lang w:eastAsia="zh-CN"/>
              </w:rPr>
              <w:t>5880, 5890, 5900</w:t>
            </w:r>
          </w:p>
        </w:tc>
        <w:tc>
          <w:tcPr>
            <w:tcW w:w="1417" w:type="dxa"/>
            <w:vMerge/>
            <w:tcBorders>
              <w:bottom w:val="single" w:sz="4" w:space="0" w:color="auto"/>
            </w:tcBorders>
            <w:shd w:val="clear" w:color="auto" w:fill="auto"/>
            <w:vAlign w:val="center"/>
          </w:tcPr>
          <w:p w14:paraId="7876902E" w14:textId="77777777" w:rsidR="00292327" w:rsidRPr="00351994" w:rsidRDefault="00292327" w:rsidP="00842F42">
            <w:pPr>
              <w:pStyle w:val="TAC"/>
              <w:rPr>
                <w:rFonts w:cs="Arial"/>
                <w:lang w:eastAsia="zh-CN"/>
              </w:rPr>
            </w:pPr>
          </w:p>
        </w:tc>
        <w:tc>
          <w:tcPr>
            <w:tcW w:w="1559" w:type="dxa"/>
            <w:vMerge/>
            <w:vAlign w:val="center"/>
          </w:tcPr>
          <w:p w14:paraId="77863356" w14:textId="77777777" w:rsidR="00292327" w:rsidRPr="00351994" w:rsidRDefault="00292327" w:rsidP="00842F42">
            <w:pPr>
              <w:pStyle w:val="TAC"/>
              <w:rPr>
                <w:rFonts w:cs="Arial"/>
                <w:lang w:eastAsia="zh-CN"/>
              </w:rPr>
            </w:pPr>
          </w:p>
        </w:tc>
        <w:tc>
          <w:tcPr>
            <w:tcW w:w="2412" w:type="dxa"/>
            <w:gridSpan w:val="2"/>
            <w:shd w:val="clear" w:color="auto" w:fill="auto"/>
            <w:vAlign w:val="center"/>
          </w:tcPr>
          <w:p w14:paraId="726C698B" w14:textId="77777777" w:rsidR="00292327" w:rsidRPr="00135744" w:rsidRDefault="00292327" w:rsidP="00842F42">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128" w:type="dxa"/>
            <w:shd w:val="clear" w:color="auto" w:fill="auto"/>
            <w:vAlign w:val="center"/>
          </w:tcPr>
          <w:p w14:paraId="4419EAB6" w14:textId="77777777" w:rsidR="00292327" w:rsidRPr="00135744" w:rsidRDefault="00292327" w:rsidP="00842F42">
            <w:pPr>
              <w:pStyle w:val="TAC"/>
              <w:rPr>
                <w:rFonts w:cs="Arial"/>
                <w:lang w:eastAsia="ko-KR"/>
              </w:rPr>
            </w:pPr>
            <w:r>
              <w:rPr>
                <w:rFonts w:cs="Arial"/>
                <w:lang w:eastAsia="ko-KR"/>
              </w:rPr>
              <w:t>[</w:t>
            </w:r>
            <w:r>
              <w:rPr>
                <w:rFonts w:cs="Arial" w:hint="eastAsia"/>
                <w:lang w:eastAsia="ko-KR"/>
              </w:rPr>
              <w:t>4.5</w:t>
            </w:r>
            <w:r>
              <w:rPr>
                <w:rFonts w:cs="Arial"/>
                <w:lang w:eastAsia="ko-KR"/>
              </w:rPr>
              <w:t>]</w:t>
            </w:r>
          </w:p>
        </w:tc>
      </w:tr>
    </w:tbl>
    <w:p w14:paraId="201FE728" w14:textId="77777777" w:rsidR="00292327" w:rsidRDefault="00292327" w:rsidP="00292327">
      <w:pPr>
        <w:rPr>
          <w:lang w:eastAsia="ko-KR"/>
        </w:rPr>
      </w:pPr>
    </w:p>
    <w:p w14:paraId="02F3B570" w14:textId="77777777" w:rsidR="00292327" w:rsidRPr="00310175" w:rsidRDefault="00292327" w:rsidP="00292327">
      <w:pPr>
        <w:pStyle w:val="TH"/>
        <w:rPr>
          <w:rFonts w:eastAsia="SimSun"/>
          <w:lang w:eastAsia="zh-CN"/>
        </w:rPr>
      </w:pPr>
      <w:r>
        <w:t xml:space="preserve">Table </w:t>
      </w:r>
      <w:r>
        <w:rPr>
          <w:rFonts w:eastAsia="SimSun"/>
          <w:lang w:eastAsia="zh-CN"/>
        </w:rPr>
        <w:t>8.1.3-8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w:t>
      </w:r>
    </w:p>
    <w:tbl>
      <w:tblPr>
        <w:tblStyle w:val="TableGrid"/>
        <w:tblW w:w="0" w:type="auto"/>
        <w:jc w:val="center"/>
        <w:tblLook w:val="04A0" w:firstRow="1" w:lastRow="0" w:firstColumn="1" w:lastColumn="0" w:noHBand="0" w:noVBand="1"/>
      </w:tblPr>
      <w:tblGrid>
        <w:gridCol w:w="1496"/>
        <w:gridCol w:w="1495"/>
        <w:gridCol w:w="1657"/>
        <w:gridCol w:w="1746"/>
        <w:gridCol w:w="1878"/>
      </w:tblGrid>
      <w:tr w:rsidR="00292327" w14:paraId="52E805EB" w14:textId="77777777" w:rsidTr="00842F42">
        <w:trPr>
          <w:jc w:val="center"/>
        </w:trPr>
        <w:tc>
          <w:tcPr>
            <w:tcW w:w="1496" w:type="dxa"/>
            <w:vMerge w:val="restart"/>
            <w:vAlign w:val="center"/>
          </w:tcPr>
          <w:p w14:paraId="5A843D3D" w14:textId="77777777" w:rsidR="00292327" w:rsidRPr="00AD64D2" w:rsidRDefault="00292327" w:rsidP="00842F42">
            <w:pPr>
              <w:widowControl/>
              <w:autoSpaceDE/>
              <w:autoSpaceDN/>
              <w:spacing w:after="0"/>
              <w:jc w:val="center"/>
              <w:rPr>
                <w:b/>
                <w:bCs/>
                <w:sz w:val="18"/>
              </w:rPr>
            </w:pPr>
            <w:r w:rsidRPr="00AD64D2">
              <w:rPr>
                <w:b/>
                <w:bCs/>
                <w:sz w:val="18"/>
              </w:rPr>
              <w:t xml:space="preserve">Carrier </w:t>
            </w:r>
            <w:proofErr w:type="gramStart"/>
            <w:r w:rsidRPr="00AD64D2">
              <w:rPr>
                <w:b/>
                <w:bCs/>
                <w:sz w:val="18"/>
              </w:rPr>
              <w:t>frequency(</w:t>
            </w:r>
            <w:proofErr w:type="gramEnd"/>
            <w:r w:rsidRPr="00AD64D2">
              <w:rPr>
                <w:b/>
                <w:bCs/>
                <w:sz w:val="18"/>
              </w:rPr>
              <w:t>MHz)</w:t>
            </w:r>
          </w:p>
        </w:tc>
        <w:tc>
          <w:tcPr>
            <w:tcW w:w="1495" w:type="dxa"/>
            <w:vMerge w:val="restart"/>
            <w:vAlign w:val="center"/>
          </w:tcPr>
          <w:p w14:paraId="1E2E25CE" w14:textId="77777777" w:rsidR="00292327" w:rsidRPr="00AD64D2" w:rsidRDefault="00292327" w:rsidP="00842F42">
            <w:pPr>
              <w:widowControl/>
              <w:autoSpaceDE/>
              <w:autoSpaceDN/>
              <w:spacing w:after="0"/>
              <w:jc w:val="center"/>
              <w:rPr>
                <w:b/>
                <w:bCs/>
                <w:sz w:val="18"/>
              </w:rPr>
            </w:pPr>
            <w:r w:rsidRPr="00AD64D2">
              <w:rPr>
                <w:b/>
                <w:bCs/>
                <w:sz w:val="18"/>
              </w:rPr>
              <w:t>Modulation</w:t>
            </w:r>
          </w:p>
        </w:tc>
        <w:tc>
          <w:tcPr>
            <w:tcW w:w="5281" w:type="dxa"/>
            <w:gridSpan w:val="3"/>
            <w:vAlign w:val="center"/>
          </w:tcPr>
          <w:p w14:paraId="6B6D15BE" w14:textId="77777777" w:rsidR="00292327" w:rsidRPr="00AD64D2" w:rsidRDefault="00292327" w:rsidP="00842F42">
            <w:pPr>
              <w:widowControl/>
              <w:autoSpaceDE/>
              <w:autoSpaceDN/>
              <w:spacing w:after="0"/>
              <w:jc w:val="center"/>
              <w:rPr>
                <w:b/>
                <w:bCs/>
                <w:sz w:val="18"/>
              </w:rPr>
            </w:pPr>
            <w:r w:rsidRPr="00AD64D2">
              <w:rPr>
                <w:b/>
                <w:bCs/>
                <w:sz w:val="18"/>
              </w:rPr>
              <w:t>A-</w:t>
            </w:r>
            <w:proofErr w:type="gramStart"/>
            <w:r w:rsidRPr="00AD64D2">
              <w:rPr>
                <w:b/>
                <w:bCs/>
                <w:sz w:val="18"/>
              </w:rPr>
              <w:t>MPR(</w:t>
            </w:r>
            <w:proofErr w:type="gramEnd"/>
            <w:r w:rsidRPr="00AD64D2">
              <w:rPr>
                <w:b/>
                <w:bCs/>
                <w:sz w:val="18"/>
              </w:rPr>
              <w:t>dB)</w:t>
            </w:r>
          </w:p>
        </w:tc>
      </w:tr>
      <w:tr w:rsidR="00292327" w14:paraId="66F74E0D" w14:textId="77777777" w:rsidTr="00842F42">
        <w:trPr>
          <w:trHeight w:val="247"/>
          <w:jc w:val="center"/>
        </w:trPr>
        <w:tc>
          <w:tcPr>
            <w:tcW w:w="1496" w:type="dxa"/>
            <w:vMerge/>
            <w:vAlign w:val="center"/>
          </w:tcPr>
          <w:p w14:paraId="2A37F7CB" w14:textId="77777777" w:rsidR="00292327" w:rsidRPr="00AD64D2" w:rsidRDefault="00292327" w:rsidP="00842F42">
            <w:pPr>
              <w:widowControl/>
              <w:autoSpaceDE/>
              <w:autoSpaceDN/>
              <w:spacing w:after="0"/>
              <w:jc w:val="center"/>
              <w:rPr>
                <w:b/>
                <w:bCs/>
                <w:sz w:val="18"/>
              </w:rPr>
            </w:pPr>
          </w:p>
        </w:tc>
        <w:tc>
          <w:tcPr>
            <w:tcW w:w="1495" w:type="dxa"/>
            <w:vMerge/>
            <w:vAlign w:val="center"/>
          </w:tcPr>
          <w:p w14:paraId="4029DE0B" w14:textId="77777777" w:rsidR="00292327" w:rsidRPr="00AD64D2" w:rsidRDefault="00292327" w:rsidP="00842F42">
            <w:pPr>
              <w:widowControl/>
              <w:autoSpaceDE/>
              <w:autoSpaceDN/>
              <w:spacing w:after="0"/>
              <w:jc w:val="center"/>
              <w:rPr>
                <w:b/>
                <w:bCs/>
                <w:sz w:val="18"/>
              </w:rPr>
            </w:pPr>
          </w:p>
        </w:tc>
        <w:tc>
          <w:tcPr>
            <w:tcW w:w="1657" w:type="dxa"/>
            <w:tcBorders>
              <w:right w:val="single" w:sz="4" w:space="0" w:color="auto"/>
            </w:tcBorders>
            <w:vAlign w:val="center"/>
          </w:tcPr>
          <w:p w14:paraId="213827C9" w14:textId="77777777" w:rsidR="00292327" w:rsidRPr="00AD64D2" w:rsidRDefault="00292327" w:rsidP="00842F42">
            <w:pPr>
              <w:widowControl/>
              <w:autoSpaceDE/>
              <w:autoSpaceDN/>
              <w:spacing w:after="0"/>
              <w:jc w:val="center"/>
              <w:rPr>
                <w:b/>
                <w:bCs/>
                <w:sz w:val="18"/>
              </w:rPr>
            </w:pPr>
            <w:r w:rsidRPr="00AD64D2">
              <w:rPr>
                <w:b/>
                <w:bCs/>
                <w:sz w:val="18"/>
              </w:rPr>
              <w:t>Edge RB allocations</w:t>
            </w:r>
          </w:p>
        </w:tc>
        <w:tc>
          <w:tcPr>
            <w:tcW w:w="1746" w:type="dxa"/>
            <w:tcBorders>
              <w:left w:val="single" w:sz="4" w:space="0" w:color="auto"/>
            </w:tcBorders>
            <w:vAlign w:val="center"/>
          </w:tcPr>
          <w:p w14:paraId="025B110E" w14:textId="77777777" w:rsidR="00292327" w:rsidRPr="00AD64D2" w:rsidRDefault="00292327" w:rsidP="00842F42">
            <w:pPr>
              <w:spacing w:after="0"/>
              <w:jc w:val="center"/>
              <w:rPr>
                <w:b/>
                <w:bCs/>
                <w:sz w:val="18"/>
              </w:rPr>
            </w:pPr>
            <w:r w:rsidRPr="00AD64D2">
              <w:rPr>
                <w:b/>
                <w:bCs/>
                <w:sz w:val="18"/>
              </w:rPr>
              <w:t>Outer RB allocations</w:t>
            </w:r>
          </w:p>
        </w:tc>
        <w:tc>
          <w:tcPr>
            <w:tcW w:w="1878" w:type="dxa"/>
            <w:vAlign w:val="center"/>
          </w:tcPr>
          <w:p w14:paraId="7AAA010D" w14:textId="77777777" w:rsidR="00292327" w:rsidRPr="00AD64D2" w:rsidRDefault="00292327" w:rsidP="00842F42">
            <w:pPr>
              <w:widowControl/>
              <w:autoSpaceDE/>
              <w:autoSpaceDN/>
              <w:spacing w:after="0"/>
              <w:jc w:val="center"/>
              <w:rPr>
                <w:b/>
                <w:bCs/>
                <w:sz w:val="18"/>
              </w:rPr>
            </w:pPr>
            <w:r w:rsidRPr="00AD64D2">
              <w:rPr>
                <w:b/>
                <w:bCs/>
                <w:sz w:val="18"/>
              </w:rPr>
              <w:t>Inner RB allocation</w:t>
            </w:r>
          </w:p>
        </w:tc>
      </w:tr>
      <w:tr w:rsidR="00292327" w14:paraId="230D21B7" w14:textId="77777777" w:rsidTr="00842F42">
        <w:trPr>
          <w:jc w:val="center"/>
        </w:trPr>
        <w:tc>
          <w:tcPr>
            <w:tcW w:w="1496" w:type="dxa"/>
            <w:vMerge w:val="restart"/>
            <w:vAlign w:val="center"/>
          </w:tcPr>
          <w:p w14:paraId="387A4315" w14:textId="77777777" w:rsidR="00292327" w:rsidRPr="00AD64D2" w:rsidRDefault="00292327" w:rsidP="00842F42">
            <w:pPr>
              <w:widowControl/>
              <w:autoSpaceDE/>
              <w:autoSpaceDN/>
              <w:spacing w:after="0"/>
              <w:jc w:val="center"/>
              <w:rPr>
                <w:bCs/>
                <w:sz w:val="18"/>
              </w:rPr>
            </w:pPr>
            <w:r w:rsidRPr="00AD64D2">
              <w:rPr>
                <w:bCs/>
                <w:sz w:val="18"/>
              </w:rPr>
              <w:t>58</w:t>
            </w:r>
            <w:r>
              <w:rPr>
                <w:bCs/>
                <w:sz w:val="18"/>
              </w:rPr>
              <w:t>8</w:t>
            </w:r>
            <w:r w:rsidRPr="00AD64D2">
              <w:rPr>
                <w:bCs/>
                <w:sz w:val="18"/>
              </w:rPr>
              <w:t>5</w:t>
            </w:r>
          </w:p>
        </w:tc>
        <w:tc>
          <w:tcPr>
            <w:tcW w:w="1495" w:type="dxa"/>
            <w:vAlign w:val="center"/>
          </w:tcPr>
          <w:p w14:paraId="456C47DB" w14:textId="77777777" w:rsidR="00292327" w:rsidRPr="00AD64D2" w:rsidRDefault="00292327" w:rsidP="00842F42">
            <w:pPr>
              <w:widowControl/>
              <w:autoSpaceDE/>
              <w:autoSpaceDN/>
              <w:spacing w:after="0"/>
              <w:jc w:val="center"/>
              <w:rPr>
                <w:bCs/>
                <w:sz w:val="18"/>
              </w:rPr>
            </w:pPr>
            <w:r w:rsidRPr="00AD64D2">
              <w:rPr>
                <w:bCs/>
                <w:sz w:val="18"/>
              </w:rPr>
              <w:t>QPSK</w:t>
            </w:r>
          </w:p>
        </w:tc>
        <w:tc>
          <w:tcPr>
            <w:tcW w:w="1657" w:type="dxa"/>
            <w:vMerge w:val="restart"/>
            <w:tcBorders>
              <w:right w:val="single" w:sz="4" w:space="0" w:color="auto"/>
            </w:tcBorders>
            <w:vAlign w:val="center"/>
          </w:tcPr>
          <w:p w14:paraId="660D847B" w14:textId="77777777" w:rsidR="00292327" w:rsidRPr="00AD64D2" w:rsidRDefault="00292327" w:rsidP="00842F42">
            <w:pPr>
              <w:widowControl/>
              <w:autoSpaceDE/>
              <w:autoSpaceDN/>
              <w:spacing w:after="0"/>
              <w:jc w:val="center"/>
              <w:rPr>
                <w:bCs/>
                <w:sz w:val="18"/>
              </w:rPr>
            </w:pPr>
            <w:r w:rsidRPr="00AD64D2">
              <w:rPr>
                <w:bCs/>
                <w:sz w:val="18"/>
              </w:rPr>
              <w:t>≤ (9.5 + Δ</w:t>
            </w:r>
            <w:r w:rsidRPr="00AD64D2">
              <w:rPr>
                <w:bCs/>
                <w:sz w:val="18"/>
                <w:vertAlign w:val="superscript"/>
              </w:rPr>
              <w:t>Note1</w:t>
            </w:r>
            <w:r w:rsidRPr="00AD64D2">
              <w:rPr>
                <w:bCs/>
                <w:sz w:val="18"/>
              </w:rPr>
              <w:t>)</w:t>
            </w:r>
          </w:p>
        </w:tc>
        <w:tc>
          <w:tcPr>
            <w:tcW w:w="1746" w:type="dxa"/>
            <w:tcBorders>
              <w:left w:val="single" w:sz="4" w:space="0" w:color="auto"/>
            </w:tcBorders>
            <w:vAlign w:val="center"/>
          </w:tcPr>
          <w:p w14:paraId="2FA0606A" w14:textId="77777777" w:rsidR="00292327" w:rsidRPr="00AD64D2" w:rsidRDefault="00292327" w:rsidP="00842F42">
            <w:pPr>
              <w:spacing w:after="0"/>
              <w:jc w:val="center"/>
              <w:rPr>
                <w:bCs/>
                <w:sz w:val="18"/>
              </w:rPr>
            </w:pPr>
            <w:r>
              <w:rPr>
                <w:bCs/>
                <w:sz w:val="18"/>
              </w:rPr>
              <w:t>[</w:t>
            </w:r>
            <w:r w:rsidRPr="00AD64D2">
              <w:rPr>
                <w:bCs/>
                <w:sz w:val="18"/>
              </w:rPr>
              <w:t>≤ 8.0</w:t>
            </w:r>
            <w:r>
              <w:rPr>
                <w:bCs/>
                <w:sz w:val="18"/>
              </w:rPr>
              <w:t>]</w:t>
            </w:r>
          </w:p>
        </w:tc>
        <w:tc>
          <w:tcPr>
            <w:tcW w:w="1878" w:type="dxa"/>
            <w:vAlign w:val="center"/>
          </w:tcPr>
          <w:p w14:paraId="369F9468" w14:textId="77777777" w:rsidR="00292327" w:rsidRPr="00AD64D2" w:rsidRDefault="00292327" w:rsidP="00842F42">
            <w:pPr>
              <w:widowControl/>
              <w:autoSpaceDE/>
              <w:autoSpaceDN/>
              <w:spacing w:after="0"/>
              <w:jc w:val="center"/>
              <w:rPr>
                <w:bCs/>
                <w:sz w:val="18"/>
              </w:rPr>
            </w:pPr>
            <w:r>
              <w:rPr>
                <w:bCs/>
                <w:sz w:val="18"/>
              </w:rPr>
              <w:t>[</w:t>
            </w:r>
            <w:r w:rsidRPr="00AD64D2">
              <w:rPr>
                <w:bCs/>
                <w:sz w:val="18"/>
              </w:rPr>
              <w:t>≤ 3.5</w:t>
            </w:r>
            <w:r>
              <w:rPr>
                <w:bCs/>
                <w:sz w:val="18"/>
              </w:rPr>
              <w:t>]</w:t>
            </w:r>
          </w:p>
        </w:tc>
      </w:tr>
      <w:tr w:rsidR="00292327" w14:paraId="6F49DDDB" w14:textId="77777777" w:rsidTr="00842F42">
        <w:trPr>
          <w:jc w:val="center"/>
        </w:trPr>
        <w:tc>
          <w:tcPr>
            <w:tcW w:w="1496" w:type="dxa"/>
            <w:vMerge/>
          </w:tcPr>
          <w:p w14:paraId="49D32B58" w14:textId="77777777" w:rsidR="00292327" w:rsidRPr="00AD64D2" w:rsidRDefault="00292327" w:rsidP="00842F42">
            <w:pPr>
              <w:widowControl/>
              <w:autoSpaceDE/>
              <w:autoSpaceDN/>
              <w:spacing w:after="0"/>
              <w:jc w:val="center"/>
              <w:rPr>
                <w:bCs/>
                <w:sz w:val="18"/>
              </w:rPr>
            </w:pPr>
          </w:p>
        </w:tc>
        <w:tc>
          <w:tcPr>
            <w:tcW w:w="1495" w:type="dxa"/>
            <w:vAlign w:val="center"/>
          </w:tcPr>
          <w:p w14:paraId="45329BD8" w14:textId="77777777" w:rsidR="00292327" w:rsidRPr="00AD64D2" w:rsidRDefault="00292327" w:rsidP="00842F42">
            <w:pPr>
              <w:widowControl/>
              <w:autoSpaceDE/>
              <w:autoSpaceDN/>
              <w:spacing w:after="0"/>
              <w:jc w:val="center"/>
              <w:rPr>
                <w:bCs/>
                <w:sz w:val="18"/>
              </w:rPr>
            </w:pPr>
            <w:r w:rsidRPr="00AD64D2">
              <w:rPr>
                <w:bCs/>
                <w:sz w:val="18"/>
              </w:rPr>
              <w:t>16QAM</w:t>
            </w:r>
          </w:p>
        </w:tc>
        <w:tc>
          <w:tcPr>
            <w:tcW w:w="1657" w:type="dxa"/>
            <w:vMerge/>
            <w:tcBorders>
              <w:right w:val="single" w:sz="4" w:space="0" w:color="auto"/>
            </w:tcBorders>
            <w:vAlign w:val="center"/>
          </w:tcPr>
          <w:p w14:paraId="4191953F" w14:textId="77777777" w:rsidR="00292327" w:rsidRPr="00AD64D2" w:rsidRDefault="00292327" w:rsidP="00842F42">
            <w:pPr>
              <w:widowControl/>
              <w:autoSpaceDE/>
              <w:autoSpaceDN/>
              <w:spacing w:after="0"/>
              <w:jc w:val="center"/>
              <w:rPr>
                <w:bCs/>
                <w:sz w:val="18"/>
              </w:rPr>
            </w:pPr>
          </w:p>
        </w:tc>
        <w:tc>
          <w:tcPr>
            <w:tcW w:w="1746" w:type="dxa"/>
            <w:tcBorders>
              <w:left w:val="single" w:sz="4" w:space="0" w:color="auto"/>
            </w:tcBorders>
            <w:vAlign w:val="center"/>
          </w:tcPr>
          <w:p w14:paraId="09175B52" w14:textId="77777777" w:rsidR="00292327" w:rsidRPr="00AD64D2" w:rsidRDefault="00292327" w:rsidP="00842F42">
            <w:pPr>
              <w:spacing w:after="0"/>
              <w:jc w:val="center"/>
              <w:rPr>
                <w:bCs/>
                <w:sz w:val="18"/>
              </w:rPr>
            </w:pPr>
            <w:r>
              <w:rPr>
                <w:bCs/>
                <w:sz w:val="18"/>
              </w:rPr>
              <w:t>[</w:t>
            </w:r>
            <w:r w:rsidRPr="00AD64D2">
              <w:rPr>
                <w:bCs/>
                <w:sz w:val="18"/>
              </w:rPr>
              <w:t>≤ 8.0</w:t>
            </w:r>
            <w:r>
              <w:rPr>
                <w:bCs/>
                <w:sz w:val="18"/>
              </w:rPr>
              <w:t>]</w:t>
            </w:r>
          </w:p>
        </w:tc>
        <w:tc>
          <w:tcPr>
            <w:tcW w:w="1878" w:type="dxa"/>
            <w:vAlign w:val="center"/>
          </w:tcPr>
          <w:p w14:paraId="60170C90" w14:textId="77777777" w:rsidR="00292327" w:rsidRPr="00AD64D2" w:rsidRDefault="00292327" w:rsidP="00842F42">
            <w:pPr>
              <w:widowControl/>
              <w:autoSpaceDE/>
              <w:autoSpaceDN/>
              <w:spacing w:after="0"/>
              <w:jc w:val="center"/>
              <w:rPr>
                <w:bCs/>
                <w:sz w:val="18"/>
              </w:rPr>
            </w:pPr>
            <w:r>
              <w:rPr>
                <w:bCs/>
                <w:sz w:val="18"/>
              </w:rPr>
              <w:t>[</w:t>
            </w:r>
            <w:r w:rsidRPr="00AD64D2">
              <w:rPr>
                <w:bCs/>
                <w:sz w:val="18"/>
              </w:rPr>
              <w:t>≤ 3.5</w:t>
            </w:r>
            <w:r>
              <w:rPr>
                <w:bCs/>
                <w:sz w:val="18"/>
              </w:rPr>
              <w:t>]</w:t>
            </w:r>
          </w:p>
        </w:tc>
      </w:tr>
      <w:tr w:rsidR="00292327" w14:paraId="14C90640" w14:textId="77777777" w:rsidTr="00842F42">
        <w:trPr>
          <w:jc w:val="center"/>
        </w:trPr>
        <w:tc>
          <w:tcPr>
            <w:tcW w:w="1496" w:type="dxa"/>
            <w:vMerge/>
          </w:tcPr>
          <w:p w14:paraId="7FD109D3" w14:textId="77777777" w:rsidR="00292327" w:rsidRPr="00AD64D2" w:rsidRDefault="00292327" w:rsidP="00842F42">
            <w:pPr>
              <w:widowControl/>
              <w:autoSpaceDE/>
              <w:autoSpaceDN/>
              <w:spacing w:after="0"/>
              <w:jc w:val="center"/>
              <w:rPr>
                <w:bCs/>
                <w:sz w:val="18"/>
              </w:rPr>
            </w:pPr>
          </w:p>
        </w:tc>
        <w:tc>
          <w:tcPr>
            <w:tcW w:w="1495" w:type="dxa"/>
            <w:vAlign w:val="center"/>
          </w:tcPr>
          <w:p w14:paraId="1172D9D1" w14:textId="77777777" w:rsidR="00292327" w:rsidRPr="00AD64D2" w:rsidRDefault="00292327" w:rsidP="00842F42">
            <w:pPr>
              <w:widowControl/>
              <w:autoSpaceDE/>
              <w:autoSpaceDN/>
              <w:spacing w:after="0"/>
              <w:jc w:val="center"/>
              <w:rPr>
                <w:bCs/>
                <w:sz w:val="18"/>
              </w:rPr>
            </w:pPr>
            <w:r w:rsidRPr="00AD64D2">
              <w:rPr>
                <w:bCs/>
                <w:sz w:val="18"/>
              </w:rPr>
              <w:t>64QAM</w:t>
            </w:r>
          </w:p>
        </w:tc>
        <w:tc>
          <w:tcPr>
            <w:tcW w:w="1657" w:type="dxa"/>
            <w:vMerge/>
            <w:tcBorders>
              <w:right w:val="single" w:sz="4" w:space="0" w:color="auto"/>
            </w:tcBorders>
            <w:vAlign w:val="center"/>
          </w:tcPr>
          <w:p w14:paraId="7E1AEBA2" w14:textId="77777777" w:rsidR="00292327" w:rsidRPr="00AD64D2" w:rsidRDefault="00292327" w:rsidP="00842F42">
            <w:pPr>
              <w:widowControl/>
              <w:autoSpaceDE/>
              <w:autoSpaceDN/>
              <w:spacing w:after="0"/>
              <w:jc w:val="center"/>
              <w:rPr>
                <w:bCs/>
                <w:sz w:val="18"/>
              </w:rPr>
            </w:pPr>
          </w:p>
        </w:tc>
        <w:tc>
          <w:tcPr>
            <w:tcW w:w="1746" w:type="dxa"/>
            <w:tcBorders>
              <w:right w:val="single" w:sz="4" w:space="0" w:color="auto"/>
            </w:tcBorders>
            <w:vAlign w:val="center"/>
          </w:tcPr>
          <w:p w14:paraId="69CE9558" w14:textId="77777777" w:rsidR="00292327" w:rsidRPr="00AD64D2" w:rsidRDefault="00292327" w:rsidP="00842F42">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35443599" w14:textId="77777777" w:rsidR="00292327" w:rsidRPr="00AD64D2" w:rsidRDefault="00292327" w:rsidP="00842F42">
            <w:pPr>
              <w:widowControl/>
              <w:autoSpaceDE/>
              <w:autoSpaceDN/>
              <w:spacing w:after="0"/>
              <w:jc w:val="center"/>
              <w:rPr>
                <w:bCs/>
                <w:sz w:val="18"/>
              </w:rPr>
            </w:pPr>
            <w:r>
              <w:rPr>
                <w:bCs/>
                <w:sz w:val="18"/>
              </w:rPr>
              <w:t>[</w:t>
            </w:r>
            <w:r w:rsidRPr="00AD64D2">
              <w:rPr>
                <w:bCs/>
                <w:sz w:val="18"/>
              </w:rPr>
              <w:t>≤ 4.5</w:t>
            </w:r>
            <w:r>
              <w:rPr>
                <w:bCs/>
                <w:sz w:val="18"/>
              </w:rPr>
              <w:t>]</w:t>
            </w:r>
          </w:p>
        </w:tc>
      </w:tr>
      <w:tr w:rsidR="00292327" w14:paraId="77582012" w14:textId="77777777" w:rsidTr="00842F42">
        <w:trPr>
          <w:jc w:val="center"/>
        </w:trPr>
        <w:tc>
          <w:tcPr>
            <w:tcW w:w="1496" w:type="dxa"/>
            <w:vMerge/>
          </w:tcPr>
          <w:p w14:paraId="7F018CA7" w14:textId="77777777" w:rsidR="00292327" w:rsidRPr="00AD64D2" w:rsidRDefault="00292327" w:rsidP="00842F42">
            <w:pPr>
              <w:widowControl/>
              <w:autoSpaceDE/>
              <w:autoSpaceDN/>
              <w:spacing w:after="0"/>
              <w:jc w:val="center"/>
              <w:rPr>
                <w:bCs/>
                <w:sz w:val="18"/>
              </w:rPr>
            </w:pPr>
          </w:p>
        </w:tc>
        <w:tc>
          <w:tcPr>
            <w:tcW w:w="1495" w:type="dxa"/>
            <w:vAlign w:val="center"/>
          </w:tcPr>
          <w:p w14:paraId="797DE6D7" w14:textId="77777777" w:rsidR="00292327" w:rsidRPr="00AD64D2" w:rsidRDefault="00292327" w:rsidP="00842F42">
            <w:pPr>
              <w:widowControl/>
              <w:autoSpaceDE/>
              <w:autoSpaceDN/>
              <w:spacing w:after="0"/>
              <w:jc w:val="center"/>
              <w:rPr>
                <w:bCs/>
                <w:sz w:val="18"/>
              </w:rPr>
            </w:pPr>
            <w:r w:rsidRPr="00AD64D2">
              <w:rPr>
                <w:bCs/>
                <w:sz w:val="18"/>
              </w:rPr>
              <w:t>256QAM</w:t>
            </w:r>
          </w:p>
        </w:tc>
        <w:tc>
          <w:tcPr>
            <w:tcW w:w="1657" w:type="dxa"/>
            <w:vMerge/>
            <w:tcBorders>
              <w:right w:val="single" w:sz="4" w:space="0" w:color="auto"/>
            </w:tcBorders>
            <w:vAlign w:val="center"/>
          </w:tcPr>
          <w:p w14:paraId="6E0DAFD4" w14:textId="77777777" w:rsidR="00292327" w:rsidRPr="00AD64D2" w:rsidRDefault="00292327" w:rsidP="00842F42">
            <w:pPr>
              <w:widowControl/>
              <w:autoSpaceDE/>
              <w:autoSpaceDN/>
              <w:spacing w:after="0"/>
              <w:jc w:val="center"/>
              <w:rPr>
                <w:bCs/>
                <w:sz w:val="18"/>
              </w:rPr>
            </w:pPr>
          </w:p>
        </w:tc>
        <w:tc>
          <w:tcPr>
            <w:tcW w:w="1746" w:type="dxa"/>
            <w:tcBorders>
              <w:left w:val="single" w:sz="4" w:space="0" w:color="auto"/>
              <w:right w:val="single" w:sz="4" w:space="0" w:color="auto"/>
            </w:tcBorders>
            <w:vAlign w:val="center"/>
          </w:tcPr>
          <w:p w14:paraId="1E1F3D3F" w14:textId="77777777" w:rsidR="00292327" w:rsidRPr="00AD64D2" w:rsidRDefault="00292327" w:rsidP="00842F42">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14:paraId="2F7D5CA6" w14:textId="77777777" w:rsidR="00292327" w:rsidRPr="00AD64D2" w:rsidRDefault="00292327" w:rsidP="00842F42">
            <w:pPr>
              <w:spacing w:after="0"/>
              <w:jc w:val="center"/>
              <w:rPr>
                <w:bCs/>
                <w:sz w:val="18"/>
              </w:rPr>
            </w:pPr>
            <w:r>
              <w:rPr>
                <w:bCs/>
                <w:sz w:val="18"/>
              </w:rPr>
              <w:t>[</w:t>
            </w:r>
            <w:r w:rsidRPr="00AD64D2">
              <w:rPr>
                <w:bCs/>
                <w:sz w:val="18"/>
              </w:rPr>
              <w:t>≤ 6.0</w:t>
            </w:r>
            <w:r>
              <w:rPr>
                <w:bCs/>
                <w:sz w:val="18"/>
              </w:rPr>
              <w:t>]</w:t>
            </w:r>
          </w:p>
        </w:tc>
      </w:tr>
      <w:tr w:rsidR="00292327" w14:paraId="68874FDB" w14:textId="77777777" w:rsidTr="00842F42">
        <w:trPr>
          <w:jc w:val="center"/>
        </w:trPr>
        <w:tc>
          <w:tcPr>
            <w:tcW w:w="8272" w:type="dxa"/>
            <w:gridSpan w:val="5"/>
          </w:tcPr>
          <w:p w14:paraId="0AD35598" w14:textId="77777777" w:rsidR="00292327" w:rsidRPr="00AD64D2" w:rsidRDefault="00292327" w:rsidP="00842F42">
            <w:pPr>
              <w:widowControl/>
              <w:autoSpaceDE/>
              <w:autoSpaceDN/>
              <w:spacing w:after="0"/>
              <w:rPr>
                <w:bCs/>
                <w:sz w:val="18"/>
              </w:rPr>
            </w:pPr>
            <w:r w:rsidRPr="00CF4F7A">
              <w:rPr>
                <w:rFonts w:ascii="Arial" w:eastAsiaTheme="minorEastAsia" w:hAnsi="Arial" w:cs="Arial"/>
                <w:sz w:val="18"/>
                <w:lang w:eastAsia="ko-KR"/>
              </w:rPr>
              <w:t xml:space="preserve">Note1: Δ is 0, 3, and 5 for 60kHz, 30kHz, and 15kHz SCS, respectively. </w:t>
            </w:r>
          </w:p>
        </w:tc>
      </w:tr>
    </w:tbl>
    <w:p w14:paraId="2A0F61C5" w14:textId="77777777" w:rsidR="00292327" w:rsidRDefault="00292327" w:rsidP="00292327">
      <w:pPr>
        <w:rPr>
          <w:lang w:eastAsia="x-none"/>
        </w:rPr>
      </w:pPr>
    </w:p>
    <w:p w14:paraId="2B269AE9" w14:textId="77777777" w:rsidR="00292327" w:rsidRDefault="00292327" w:rsidP="00292327">
      <w:pPr>
        <w:rPr>
          <w:bCs/>
        </w:rPr>
      </w:pPr>
      <w:r>
        <w:rPr>
          <w:bCs/>
        </w:rPr>
        <w:t>W</w:t>
      </w:r>
      <w:r>
        <w:rPr>
          <w:rFonts w:hint="eastAsia"/>
          <w:bCs/>
        </w:rPr>
        <w:t xml:space="preserve">here </w:t>
      </w:r>
      <w:r>
        <w:rPr>
          <w:bCs/>
        </w:rPr>
        <w:t>the following parameters are defined to specify valid RB allocation ranges for Outer and Inner RB allocations:</w:t>
      </w:r>
    </w:p>
    <w:p w14:paraId="0311960B" w14:textId="77777777" w:rsidR="00292327" w:rsidRPr="00BA3A0F" w:rsidRDefault="00292327" w:rsidP="00292327">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54B5DCB7" w14:textId="77777777" w:rsidR="00292327" w:rsidRPr="00BA3A0F" w:rsidRDefault="00292327" w:rsidP="00292327">
      <w:pPr>
        <w:ind w:leftChars="71" w:left="156"/>
        <w:jc w:val="center"/>
        <w:rPr>
          <w:bCs/>
        </w:rPr>
      </w:pPr>
      <w:proofErr w:type="spellStart"/>
      <w:proofErr w:type="gramStart"/>
      <w:r w:rsidRPr="00BA3A0F">
        <w:rPr>
          <w:bCs/>
        </w:rPr>
        <w:t>RB</w:t>
      </w:r>
      <w:r w:rsidRPr="00191243">
        <w:rPr>
          <w:bCs/>
          <w:vertAlign w:val="subscript"/>
        </w:rPr>
        <w:t>Start,Low</w:t>
      </w:r>
      <w:proofErr w:type="spellEnd"/>
      <w:proofErr w:type="gram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5FE14594" w14:textId="77777777" w:rsidR="00292327" w:rsidRPr="00BA3A0F" w:rsidRDefault="00292327" w:rsidP="00292327">
      <w:pPr>
        <w:ind w:leftChars="71" w:left="156"/>
        <w:rPr>
          <w:bCs/>
        </w:rPr>
      </w:pPr>
      <w:r w:rsidRPr="00BA3A0F">
        <w:rPr>
          <w:bCs/>
        </w:rPr>
        <w:t xml:space="preserve">where </w:t>
      </w:r>
      <w:proofErr w:type="gramStart"/>
      <w:r w:rsidRPr="00BA3A0F">
        <w:rPr>
          <w:bCs/>
        </w:rPr>
        <w:t>max(</w:t>
      </w:r>
      <w:proofErr w:type="gramEnd"/>
      <w:r w:rsidRPr="00BA3A0F">
        <w:rPr>
          <w:bCs/>
        </w:rPr>
        <w:t xml:space="preserve">) indicates the largest value of all arguments and floor(x) is the greatest integer less than or equal </w:t>
      </w:r>
      <w:r w:rsidRPr="00BA3A0F">
        <w:rPr>
          <w:bCs/>
        </w:rPr>
        <w:lastRenderedPageBreak/>
        <w:t xml:space="preserve">to x. </w:t>
      </w:r>
    </w:p>
    <w:p w14:paraId="60371B3A" w14:textId="77777777" w:rsidR="00292327" w:rsidRPr="00BA3A0F" w:rsidRDefault="00292327" w:rsidP="00292327">
      <w:pPr>
        <w:ind w:leftChars="71" w:left="156"/>
        <w:jc w:val="center"/>
        <w:rPr>
          <w:bCs/>
        </w:rPr>
      </w:pPr>
      <w:proofErr w:type="spellStart"/>
      <w:proofErr w:type="gramStart"/>
      <w:r w:rsidRPr="00BA3A0F">
        <w:rPr>
          <w:bCs/>
        </w:rPr>
        <w:t>RB</w:t>
      </w:r>
      <w:r w:rsidRPr="00191243">
        <w:rPr>
          <w:bCs/>
          <w:vertAlign w:val="subscript"/>
        </w:rPr>
        <w:t>Start,High</w:t>
      </w:r>
      <w:proofErr w:type="spellEnd"/>
      <w:proofErr w:type="gram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p>
    <w:p w14:paraId="3D1C5F74" w14:textId="77777777" w:rsidR="00292327" w:rsidRPr="00BA3A0F" w:rsidRDefault="00292327" w:rsidP="00292327">
      <w:pPr>
        <w:ind w:leftChars="71" w:left="156"/>
        <w:rPr>
          <w:bCs/>
        </w:rPr>
      </w:pPr>
      <w:r w:rsidRPr="00BA3A0F">
        <w:rPr>
          <w:bCs/>
        </w:rPr>
        <w:t xml:space="preserve">The RB allocation is an Inner RB allocation if the following conditions are met </w:t>
      </w:r>
    </w:p>
    <w:p w14:paraId="0486C7C0" w14:textId="77777777" w:rsidR="00292327" w:rsidRPr="00BA3A0F" w:rsidRDefault="00292327" w:rsidP="00292327">
      <w:pPr>
        <w:ind w:leftChars="71" w:left="156"/>
        <w:jc w:val="center"/>
        <w:rPr>
          <w:bCs/>
        </w:rPr>
      </w:pPr>
      <w:proofErr w:type="spellStart"/>
      <w:proofErr w:type="gramStart"/>
      <w:r w:rsidRPr="00BA3A0F">
        <w:rPr>
          <w:bCs/>
        </w:rPr>
        <w:t>RB</w:t>
      </w:r>
      <w:r w:rsidRPr="00191243">
        <w:rPr>
          <w:bCs/>
          <w:vertAlign w:val="subscript"/>
        </w:rPr>
        <w:t>Start,Low</w:t>
      </w:r>
      <w:proofErr w:type="spellEnd"/>
      <w:proofErr w:type="gram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p>
    <w:p w14:paraId="41A9C5B9" w14:textId="77777777" w:rsidR="00292327" w:rsidRDefault="00292327" w:rsidP="00292327">
      <w:pPr>
        <w:ind w:leftChars="71" w:left="156"/>
        <w:jc w:val="center"/>
        <w:rPr>
          <w:bCs/>
        </w:rPr>
      </w:pPr>
      <w:r w:rsidRPr="00BA3A0F">
        <w:rPr>
          <w:bCs/>
        </w:rPr>
        <w:t>L</w:t>
      </w:r>
      <w:r w:rsidRPr="00191243">
        <w:rPr>
          <w:bCs/>
          <w:vertAlign w:val="subscript"/>
        </w:rPr>
        <w:t>CRB</w:t>
      </w:r>
      <w:r w:rsidRPr="00BA3A0F">
        <w:rPr>
          <w:bCs/>
        </w:rPr>
        <w:t xml:space="preserve"> ≤ </w:t>
      </w:r>
      <w:proofErr w:type="gramStart"/>
      <w:r w:rsidRPr="00BA3A0F">
        <w:rPr>
          <w:bCs/>
        </w:rPr>
        <w:t>ceil(</w:t>
      </w:r>
      <w:proofErr w:type="gramEnd"/>
      <w:r w:rsidRPr="00BA3A0F">
        <w:rPr>
          <w:bCs/>
        </w:rPr>
        <w:t>N</w:t>
      </w:r>
      <w:r w:rsidRPr="00191243">
        <w:rPr>
          <w:bCs/>
          <w:vertAlign w:val="subscript"/>
        </w:rPr>
        <w:t>RB</w:t>
      </w:r>
      <w:r>
        <w:rPr>
          <w:bCs/>
        </w:rPr>
        <w:t>/3.5)</w:t>
      </w:r>
    </w:p>
    <w:p w14:paraId="29133428" w14:textId="77777777" w:rsidR="00292327" w:rsidRDefault="00292327" w:rsidP="00292327">
      <w:pPr>
        <w:ind w:leftChars="71" w:left="156"/>
        <w:rPr>
          <w:bCs/>
        </w:rPr>
      </w:pPr>
      <w:r w:rsidRPr="00191243">
        <w:rPr>
          <w:bCs/>
        </w:rPr>
        <w:t>where ceil(x) is the smallest integer greater than or equal to x.</w:t>
      </w:r>
      <w:r>
        <w:rPr>
          <w:bCs/>
        </w:rPr>
        <w:t xml:space="preserve"> </w:t>
      </w:r>
    </w:p>
    <w:p w14:paraId="60C4B639" w14:textId="77777777" w:rsidR="00292327" w:rsidRDefault="00292327" w:rsidP="00292327">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proofErr w:type="gramStart"/>
      <w:r>
        <w:rPr>
          <w:bCs/>
        </w:rPr>
        <w:t>floor(</w:t>
      </w:r>
      <w:proofErr w:type="gramEnd"/>
      <w:r w:rsidRPr="00BA3A0F">
        <w:rPr>
          <w:bCs/>
        </w:rPr>
        <w:t>N</w:t>
      </w:r>
      <w:r w:rsidRPr="00BA3A0F">
        <w:rPr>
          <w:bCs/>
          <w:vertAlign w:val="subscript"/>
        </w:rPr>
        <w:t>RB</w:t>
      </w:r>
      <w:r>
        <w:rPr>
          <w:bCs/>
        </w:rPr>
        <w:t>*0.2)</w:t>
      </w:r>
      <w:r w:rsidRPr="00776E38">
        <w:rPr>
          <w:bCs/>
        </w:rPr>
        <w:t xml:space="preserve"> RBs.</w:t>
      </w:r>
    </w:p>
    <w:p w14:paraId="758FA4C9" w14:textId="77777777" w:rsidR="00292327" w:rsidRDefault="00292327" w:rsidP="00292327">
      <w:pPr>
        <w:rPr>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22B1AB6E" w14:textId="77777777" w:rsidR="00292327" w:rsidRPr="00B83AA9" w:rsidRDefault="00292327" w:rsidP="00292327">
      <w:pPr>
        <w:spacing w:after="0"/>
        <w:rPr>
          <w:i/>
          <w:color w:val="00B0F0"/>
          <w:lang w:eastAsia="ko-KR"/>
        </w:rPr>
      </w:pPr>
      <w:r w:rsidRPr="00B83AA9">
        <w:rPr>
          <w:i/>
          <w:color w:val="00B0F0"/>
          <w:lang w:eastAsia="ko-KR"/>
        </w:rPr>
        <w:t>[</w:t>
      </w:r>
      <w:r w:rsidRPr="00B83AA9">
        <w:rPr>
          <w:rFonts w:hint="eastAsia"/>
          <w:i/>
          <w:color w:val="00B0F0"/>
          <w:lang w:eastAsia="ko-KR"/>
        </w:rPr>
        <w:t xml:space="preserve">Editor </w:t>
      </w:r>
      <w:r w:rsidRPr="00B83AA9">
        <w:rPr>
          <w:i/>
          <w:color w:val="00B0F0"/>
          <w:lang w:eastAsia="ko-KR"/>
        </w:rPr>
        <w:t xml:space="preserve">Notes]: </w:t>
      </w:r>
      <w:r>
        <w:rPr>
          <w:i/>
          <w:color w:val="00B0F0"/>
          <w:lang w:eastAsia="ko-KR"/>
        </w:rPr>
        <w:t xml:space="preserve">A-MPR requirements for PSSCH/PSCCH, simultaneous PSFCH and S-SSB will be updated based on the RAN4 agreements. </w:t>
      </w:r>
      <w:r w:rsidRPr="00B83AA9">
        <w:rPr>
          <w:i/>
          <w:color w:val="00B0F0"/>
          <w:lang w:eastAsia="ko-KR"/>
        </w:rPr>
        <w:t>The</w:t>
      </w:r>
      <w:r>
        <w:rPr>
          <w:i/>
          <w:color w:val="00B0F0"/>
          <w:lang w:eastAsia="ko-KR"/>
        </w:rPr>
        <w:t xml:space="preserve"> captured A-MPR requirements for PSSCH/PSCCH is based on approved TP (R4-2002783)</w:t>
      </w:r>
    </w:p>
    <w:p w14:paraId="3E8244BF" w14:textId="760D6D8C" w:rsidR="006978B4" w:rsidRDefault="006978B4" w:rsidP="006978B4">
      <w:pPr>
        <w:rPr>
          <w:ins w:id="242" w:author="Chan Fernando" w:date="2020-05-14T12:45:00Z"/>
        </w:rPr>
      </w:pPr>
      <w:ins w:id="243" w:author="Chan Fernando" w:date="2020-05-14T12:45:00Z">
        <w:r>
          <w:t xml:space="preserve">The AMPR </w:t>
        </w:r>
      </w:ins>
      <w:ins w:id="244" w:author="Chan Fernando" w:date="2020-05-15T13:05:00Z">
        <w:r w:rsidR="00187332">
          <w:t>tables</w:t>
        </w:r>
      </w:ins>
      <w:ins w:id="245" w:author="Chan Fernando" w:date="2020-05-14T12:45:00Z">
        <w:r>
          <w:t xml:space="preserve"> for ETSI (</w:t>
        </w:r>
        <w:proofErr w:type="spellStart"/>
        <w:r>
          <w:t>NS_New</w:t>
        </w:r>
        <w:proofErr w:type="spellEnd"/>
        <w:r>
          <w:t xml:space="preserve">) and ETSI with </w:t>
        </w:r>
      </w:ins>
      <w:ins w:id="246" w:author="Chan Fernando" w:date="2020-05-15T13:05:00Z">
        <w:r w:rsidR="00187332">
          <w:t>coexistence (</w:t>
        </w:r>
      </w:ins>
      <w:ins w:id="247" w:author="Chan Fernando" w:date="2020-05-14T12:45:00Z">
        <w:r>
          <w:t>NS_33) are given below:</w:t>
        </w:r>
      </w:ins>
    </w:p>
    <w:p w14:paraId="269432EC" w14:textId="77777777" w:rsidR="006978B4" w:rsidRDefault="006978B4" w:rsidP="006978B4">
      <w:pPr>
        <w:rPr>
          <w:ins w:id="248" w:author="Chan Fernando" w:date="2020-05-14T12:45:00Z"/>
        </w:rPr>
      </w:pPr>
    </w:p>
    <w:p w14:paraId="1E7251EA" w14:textId="3ECAE754" w:rsidR="006978B4" w:rsidRDefault="006978B4" w:rsidP="006978B4">
      <w:pPr>
        <w:pStyle w:val="TH"/>
        <w:ind w:leftChars="200" w:left="440"/>
        <w:rPr>
          <w:ins w:id="249" w:author="Chan Fernando" w:date="2020-05-14T12:45:00Z"/>
        </w:rPr>
      </w:pPr>
      <w:bookmarkStart w:id="250" w:name="_Hlk40266070"/>
      <w:ins w:id="251" w:author="Chan Fernando" w:date="2020-05-14T12:45:00Z">
        <w:r w:rsidRPr="00E052F6">
          <w:t xml:space="preserve">Table </w:t>
        </w:r>
        <w:r w:rsidRPr="00E052F6">
          <w:rPr>
            <w:rFonts w:eastAsia="SimSun" w:hint="eastAsia"/>
            <w:lang w:eastAsia="zh-CN"/>
          </w:rPr>
          <w:t>8.1.</w:t>
        </w:r>
        <w:r>
          <w:rPr>
            <w:rFonts w:eastAsia="SimSun"/>
            <w:lang w:eastAsia="zh-CN"/>
          </w:rPr>
          <w:t>3-9</w:t>
        </w:r>
        <w:r w:rsidRPr="00E052F6">
          <w:t xml:space="preserve">: </w:t>
        </w:r>
        <w:r>
          <w:t>A-</w:t>
        </w:r>
        <w:r w:rsidRPr="00E052F6">
          <w:t>MPR for</w:t>
        </w:r>
        <w:r>
          <w:t xml:space="preserve"> S-SSB transmission for</w:t>
        </w:r>
        <w:r w:rsidRPr="00E052F6">
          <w:t xml:space="preserve"> </w:t>
        </w:r>
        <w:r>
          <w:rPr>
            <w:lang w:eastAsia="zh-CN"/>
          </w:rPr>
          <w:t>15kHz SCS for NS 33 or NS NEW</w:t>
        </w:r>
      </w:ins>
      <w:ins w:id="252" w:author="Chan Fernando" w:date="2020-05-14T12:56:00Z">
        <w:r w:rsidR="00A46EAD">
          <w:rPr>
            <w:lang w:eastAsia="zh-CN"/>
          </w:rPr>
          <w:t xml:space="preserve"> in n47</w:t>
        </w:r>
      </w:ins>
    </w:p>
    <w:tbl>
      <w:tblPr>
        <w:tblStyle w:val="TableGrid4"/>
        <w:tblW w:w="0" w:type="auto"/>
        <w:jc w:val="center"/>
        <w:tblLook w:val="04A0" w:firstRow="1" w:lastRow="0" w:firstColumn="1" w:lastColumn="0" w:noHBand="0" w:noVBand="1"/>
      </w:tblPr>
      <w:tblGrid>
        <w:gridCol w:w="2378"/>
        <w:gridCol w:w="1399"/>
        <w:gridCol w:w="1533"/>
        <w:gridCol w:w="1530"/>
      </w:tblGrid>
      <w:tr w:rsidR="006978B4" w:rsidRPr="009043BE" w14:paraId="16559EA7" w14:textId="77777777" w:rsidTr="00842F42">
        <w:trPr>
          <w:jc w:val="center"/>
          <w:ins w:id="253" w:author="Chan Fernando" w:date="2020-05-14T12:45:00Z"/>
        </w:trPr>
        <w:tc>
          <w:tcPr>
            <w:tcW w:w="2378" w:type="dxa"/>
          </w:tcPr>
          <w:bookmarkEnd w:id="250"/>
          <w:p w14:paraId="22BD511B" w14:textId="77777777" w:rsidR="006978B4" w:rsidRPr="00B00558" w:rsidRDefault="006978B4" w:rsidP="00842F42">
            <w:pPr>
              <w:spacing w:after="0"/>
              <w:jc w:val="center"/>
              <w:rPr>
                <w:ins w:id="254" w:author="Chan Fernando" w:date="2020-05-14T12:45:00Z"/>
                <w:rFonts w:ascii="Arial" w:hAnsi="Arial" w:cs="Arial"/>
              </w:rPr>
            </w:pPr>
            <w:ins w:id="255" w:author="Chan Fernando" w:date="2020-05-14T12:45:00Z">
              <w:r w:rsidRPr="00B00558">
                <w:rPr>
                  <w:rFonts w:ascii="Arial" w:hAnsi="Arial" w:cs="Arial"/>
                  <w:b/>
                  <w:bCs/>
                </w:rPr>
                <w:t>Carrier Frequency (MHz)</w:t>
              </w:r>
            </w:ins>
          </w:p>
        </w:tc>
        <w:tc>
          <w:tcPr>
            <w:tcW w:w="1399" w:type="dxa"/>
          </w:tcPr>
          <w:p w14:paraId="53DD3D24" w14:textId="77777777" w:rsidR="006978B4" w:rsidRPr="00B00558" w:rsidRDefault="006978B4" w:rsidP="00842F42">
            <w:pPr>
              <w:jc w:val="center"/>
              <w:rPr>
                <w:ins w:id="256" w:author="Chan Fernando" w:date="2020-05-14T12:45:00Z"/>
                <w:rFonts w:ascii="Arial" w:hAnsi="Arial" w:cs="Arial"/>
                <w:b/>
              </w:rPr>
            </w:pPr>
            <w:proofErr w:type="spellStart"/>
            <w:ins w:id="257" w:author="Chan Fernando" w:date="2020-05-14T12:45:00Z">
              <w:r w:rsidRPr="00B00558">
                <w:rPr>
                  <w:rFonts w:ascii="Arial" w:hAnsi="Arial" w:cs="Arial"/>
                  <w:b/>
                </w:rPr>
                <w:t>RB</w:t>
              </w:r>
              <w:r w:rsidRPr="00B00558">
                <w:rPr>
                  <w:rFonts w:ascii="Arial" w:hAnsi="Arial" w:cs="Arial"/>
                  <w:b/>
                  <w:vertAlign w:val="subscript"/>
                </w:rPr>
                <w:t>Start</w:t>
              </w:r>
              <w:proofErr w:type="spellEnd"/>
            </w:ins>
          </w:p>
        </w:tc>
        <w:tc>
          <w:tcPr>
            <w:tcW w:w="1533" w:type="dxa"/>
          </w:tcPr>
          <w:p w14:paraId="697F8117" w14:textId="77777777" w:rsidR="006978B4" w:rsidRPr="00B00558" w:rsidRDefault="006978B4" w:rsidP="00842F42">
            <w:pPr>
              <w:jc w:val="center"/>
              <w:rPr>
                <w:ins w:id="258" w:author="Chan Fernando" w:date="2020-05-14T12:45:00Z"/>
                <w:rFonts w:ascii="Arial" w:hAnsi="Arial" w:cs="Arial"/>
                <w:b/>
              </w:rPr>
            </w:pPr>
            <w:ins w:id="259" w:author="Chan Fernando" w:date="2020-05-14T12:45:00Z">
              <w:r w:rsidRPr="00B00558">
                <w:rPr>
                  <w:rFonts w:ascii="Arial" w:hAnsi="Arial" w:cs="Arial"/>
                  <w:b/>
                </w:rPr>
                <w:t>A-</w:t>
              </w:r>
              <w:proofErr w:type="spellStart"/>
              <w:r w:rsidRPr="00B00558">
                <w:rPr>
                  <w:rFonts w:ascii="Arial" w:hAnsi="Arial" w:cs="Arial"/>
                  <w:b/>
                </w:rPr>
                <w:t>MPR</w:t>
              </w:r>
              <w:r w:rsidRPr="00B00558">
                <w:rPr>
                  <w:rFonts w:ascii="Arial" w:hAnsi="Arial" w:cs="Arial"/>
                  <w:b/>
                  <w:vertAlign w:val="subscript"/>
                </w:rPr>
                <w:t>Base</w:t>
              </w:r>
              <w:proofErr w:type="spellEnd"/>
              <w:r w:rsidRPr="00B00558">
                <w:rPr>
                  <w:rFonts w:ascii="Arial" w:hAnsi="Arial" w:cs="Arial"/>
                  <w:b/>
                </w:rPr>
                <w:t xml:space="preserve"> (dB)</w:t>
              </w:r>
            </w:ins>
          </w:p>
        </w:tc>
        <w:tc>
          <w:tcPr>
            <w:tcW w:w="1530" w:type="dxa"/>
          </w:tcPr>
          <w:p w14:paraId="5B884897" w14:textId="77777777" w:rsidR="006978B4" w:rsidRPr="00B00558" w:rsidRDefault="006978B4" w:rsidP="00842F42">
            <w:pPr>
              <w:jc w:val="center"/>
              <w:rPr>
                <w:ins w:id="260" w:author="Chan Fernando" w:date="2020-05-14T12:45:00Z"/>
                <w:rFonts w:ascii="Arial" w:hAnsi="Arial" w:cs="Arial"/>
                <w:b/>
              </w:rPr>
            </w:pPr>
            <w:ins w:id="261" w:author="Chan Fernando" w:date="2020-05-14T12:45:00Z">
              <w:r w:rsidRPr="00B00558">
                <w:rPr>
                  <w:rFonts w:ascii="Arial" w:hAnsi="Arial" w:cs="Arial"/>
                  <w:b/>
                </w:rPr>
                <w:t>AMPR</w:t>
              </w:r>
              <w:r w:rsidRPr="00B00558">
                <w:rPr>
                  <w:rFonts w:ascii="Arial" w:hAnsi="Arial" w:cs="Arial"/>
                  <w:b/>
                  <w:vertAlign w:val="superscript"/>
                </w:rPr>
                <w:t>1</w:t>
              </w:r>
              <w:r w:rsidRPr="00B00558">
                <w:rPr>
                  <w:rFonts w:ascii="Arial" w:hAnsi="Arial" w:cs="Arial"/>
                  <w:b/>
                  <w:vertAlign w:val="subscript"/>
                </w:rPr>
                <w:t>Step</w:t>
              </w:r>
              <w:r w:rsidRPr="00B00558">
                <w:rPr>
                  <w:rFonts w:ascii="Arial" w:hAnsi="Arial" w:cs="Arial"/>
                  <w:b/>
                </w:rPr>
                <w:t xml:space="preserve"> (dB)</w:t>
              </w:r>
            </w:ins>
          </w:p>
        </w:tc>
      </w:tr>
      <w:tr w:rsidR="006978B4" w:rsidRPr="009043BE" w14:paraId="5DCE98E3" w14:textId="77777777" w:rsidTr="00842F42">
        <w:trPr>
          <w:jc w:val="center"/>
          <w:ins w:id="262" w:author="Chan Fernando" w:date="2020-05-14T12:45:00Z"/>
        </w:trPr>
        <w:tc>
          <w:tcPr>
            <w:tcW w:w="2378" w:type="dxa"/>
            <w:vMerge w:val="restart"/>
            <w:vAlign w:val="center"/>
          </w:tcPr>
          <w:p w14:paraId="6DB41F51" w14:textId="77777777" w:rsidR="006978B4" w:rsidRPr="009043BE" w:rsidRDefault="006978B4" w:rsidP="00842F42">
            <w:pPr>
              <w:jc w:val="center"/>
              <w:rPr>
                <w:ins w:id="263" w:author="Chan Fernando" w:date="2020-05-14T12:45:00Z"/>
              </w:rPr>
            </w:pPr>
            <w:ins w:id="264" w:author="Chan Fernando" w:date="2020-05-14T12:45:00Z">
              <w:r w:rsidRPr="009043BE">
                <w:t>5860</w:t>
              </w:r>
              <w:r w:rsidRPr="009043BE">
                <w:rPr>
                  <w:vertAlign w:val="superscript"/>
                </w:rPr>
                <w:t>1</w:t>
              </w:r>
            </w:ins>
          </w:p>
        </w:tc>
        <w:tc>
          <w:tcPr>
            <w:tcW w:w="1399" w:type="dxa"/>
          </w:tcPr>
          <w:p w14:paraId="32225E89" w14:textId="77777777" w:rsidR="006978B4" w:rsidRPr="009043BE" w:rsidRDefault="006978B4" w:rsidP="00842F42">
            <w:pPr>
              <w:jc w:val="center"/>
              <w:rPr>
                <w:ins w:id="265" w:author="Chan Fernando" w:date="2020-05-14T12:45:00Z"/>
              </w:rPr>
            </w:pPr>
            <w:ins w:id="266" w:author="Chan Fernando" w:date="2020-05-14T12:45:00Z">
              <w:r>
                <w:t>0 to 1</w:t>
              </w:r>
            </w:ins>
          </w:p>
        </w:tc>
        <w:tc>
          <w:tcPr>
            <w:tcW w:w="1533" w:type="dxa"/>
          </w:tcPr>
          <w:p w14:paraId="6B918E33" w14:textId="77777777" w:rsidR="006978B4" w:rsidRPr="009043BE" w:rsidRDefault="006978B4" w:rsidP="00842F42">
            <w:pPr>
              <w:jc w:val="center"/>
              <w:rPr>
                <w:ins w:id="267" w:author="Chan Fernando" w:date="2020-05-14T12:45:00Z"/>
                <w:bCs/>
              </w:rPr>
            </w:pPr>
            <w:ins w:id="268" w:author="Chan Fernando" w:date="2020-05-14T12:45:00Z">
              <w:r w:rsidRPr="009043BE">
                <w:rPr>
                  <w:bCs/>
                </w:rPr>
                <w:t xml:space="preserve">≤ </w:t>
              </w:r>
              <w:r w:rsidRPr="009043BE">
                <w:t>25</w:t>
              </w:r>
            </w:ins>
          </w:p>
        </w:tc>
        <w:tc>
          <w:tcPr>
            <w:tcW w:w="1530" w:type="dxa"/>
            <w:vMerge w:val="restart"/>
            <w:vAlign w:val="center"/>
          </w:tcPr>
          <w:p w14:paraId="4A0931F6" w14:textId="77777777" w:rsidR="006978B4" w:rsidRPr="009043BE" w:rsidRDefault="006978B4" w:rsidP="00842F42">
            <w:pPr>
              <w:jc w:val="center"/>
              <w:rPr>
                <w:ins w:id="269" w:author="Chan Fernando" w:date="2020-05-14T12:45:00Z"/>
              </w:rPr>
            </w:pPr>
            <w:ins w:id="270" w:author="Chan Fernando" w:date="2020-05-14T12:45:00Z">
              <w:r w:rsidRPr="009043BE">
                <w:t>TBD</w:t>
              </w:r>
            </w:ins>
          </w:p>
        </w:tc>
      </w:tr>
      <w:tr w:rsidR="006978B4" w:rsidRPr="009043BE" w14:paraId="3DE96840" w14:textId="77777777" w:rsidTr="00842F42">
        <w:trPr>
          <w:jc w:val="center"/>
          <w:ins w:id="271" w:author="Chan Fernando" w:date="2020-05-14T12:45:00Z"/>
        </w:trPr>
        <w:tc>
          <w:tcPr>
            <w:tcW w:w="2378" w:type="dxa"/>
            <w:vMerge/>
            <w:vAlign w:val="center"/>
          </w:tcPr>
          <w:p w14:paraId="59CC133B" w14:textId="77777777" w:rsidR="006978B4" w:rsidRPr="009043BE" w:rsidRDefault="006978B4" w:rsidP="00842F42">
            <w:pPr>
              <w:jc w:val="center"/>
              <w:rPr>
                <w:ins w:id="272" w:author="Chan Fernando" w:date="2020-05-14T12:45:00Z"/>
              </w:rPr>
            </w:pPr>
          </w:p>
        </w:tc>
        <w:tc>
          <w:tcPr>
            <w:tcW w:w="1399" w:type="dxa"/>
          </w:tcPr>
          <w:p w14:paraId="050AA550" w14:textId="77777777" w:rsidR="006978B4" w:rsidRPr="009043BE" w:rsidRDefault="006978B4" w:rsidP="00842F42">
            <w:pPr>
              <w:jc w:val="center"/>
              <w:rPr>
                <w:ins w:id="273" w:author="Chan Fernando" w:date="2020-05-14T12:45:00Z"/>
              </w:rPr>
            </w:pPr>
            <w:ins w:id="274" w:author="Chan Fernando" w:date="2020-05-14T12:45:00Z">
              <w:r>
                <w:t>2 to 3</w:t>
              </w:r>
            </w:ins>
          </w:p>
        </w:tc>
        <w:tc>
          <w:tcPr>
            <w:tcW w:w="1533" w:type="dxa"/>
          </w:tcPr>
          <w:p w14:paraId="0474B09A" w14:textId="77777777" w:rsidR="006978B4" w:rsidRPr="009043BE" w:rsidRDefault="006978B4" w:rsidP="00842F42">
            <w:pPr>
              <w:jc w:val="center"/>
              <w:rPr>
                <w:ins w:id="275" w:author="Chan Fernando" w:date="2020-05-14T12:45:00Z"/>
                <w:bCs/>
              </w:rPr>
            </w:pPr>
            <w:ins w:id="276" w:author="Chan Fernando" w:date="2020-05-14T12:45:00Z">
              <w:r w:rsidRPr="009043BE">
                <w:rPr>
                  <w:bCs/>
                </w:rPr>
                <w:t xml:space="preserve">≤ </w:t>
              </w:r>
              <w:r w:rsidRPr="009043BE">
                <w:t>25</w:t>
              </w:r>
            </w:ins>
          </w:p>
        </w:tc>
        <w:tc>
          <w:tcPr>
            <w:tcW w:w="1530" w:type="dxa"/>
            <w:vMerge/>
            <w:vAlign w:val="center"/>
          </w:tcPr>
          <w:p w14:paraId="0BA7C2D0" w14:textId="77777777" w:rsidR="006978B4" w:rsidRPr="009043BE" w:rsidRDefault="006978B4" w:rsidP="00842F42">
            <w:pPr>
              <w:jc w:val="center"/>
              <w:rPr>
                <w:ins w:id="277" w:author="Chan Fernando" w:date="2020-05-14T12:45:00Z"/>
              </w:rPr>
            </w:pPr>
          </w:p>
        </w:tc>
      </w:tr>
      <w:tr w:rsidR="006978B4" w:rsidRPr="009043BE" w14:paraId="03A9C946" w14:textId="77777777" w:rsidTr="00842F42">
        <w:trPr>
          <w:jc w:val="center"/>
          <w:ins w:id="278" w:author="Chan Fernando" w:date="2020-05-14T12:45:00Z"/>
        </w:trPr>
        <w:tc>
          <w:tcPr>
            <w:tcW w:w="2378" w:type="dxa"/>
            <w:vMerge/>
            <w:vAlign w:val="center"/>
          </w:tcPr>
          <w:p w14:paraId="3E512C0D" w14:textId="77777777" w:rsidR="006978B4" w:rsidRPr="009043BE" w:rsidRDefault="006978B4" w:rsidP="00842F42">
            <w:pPr>
              <w:jc w:val="center"/>
              <w:rPr>
                <w:ins w:id="279" w:author="Chan Fernando" w:date="2020-05-14T12:45:00Z"/>
              </w:rPr>
            </w:pPr>
          </w:p>
        </w:tc>
        <w:tc>
          <w:tcPr>
            <w:tcW w:w="1399" w:type="dxa"/>
          </w:tcPr>
          <w:p w14:paraId="4B13CF88" w14:textId="77777777" w:rsidR="006978B4" w:rsidRPr="009043BE" w:rsidRDefault="006978B4" w:rsidP="00842F42">
            <w:pPr>
              <w:jc w:val="center"/>
              <w:rPr>
                <w:ins w:id="280" w:author="Chan Fernando" w:date="2020-05-14T12:45:00Z"/>
              </w:rPr>
            </w:pPr>
            <w:ins w:id="281" w:author="Chan Fernando" w:date="2020-05-14T12:45:00Z">
              <w:r>
                <w:t>4 to 17</w:t>
              </w:r>
            </w:ins>
          </w:p>
        </w:tc>
        <w:tc>
          <w:tcPr>
            <w:tcW w:w="1533" w:type="dxa"/>
          </w:tcPr>
          <w:p w14:paraId="520D61F5" w14:textId="77777777" w:rsidR="006978B4" w:rsidRPr="009043BE" w:rsidRDefault="006978B4" w:rsidP="00842F42">
            <w:pPr>
              <w:jc w:val="center"/>
              <w:rPr>
                <w:ins w:id="282" w:author="Chan Fernando" w:date="2020-05-14T12:45:00Z"/>
                <w:bCs/>
              </w:rPr>
            </w:pPr>
            <w:ins w:id="283" w:author="Chan Fernando" w:date="2020-05-14T12:45:00Z">
              <w:r w:rsidRPr="009043BE">
                <w:rPr>
                  <w:bCs/>
                </w:rPr>
                <w:t xml:space="preserve">≤ </w:t>
              </w:r>
              <w:r w:rsidRPr="009043BE">
                <w:t>17</w:t>
              </w:r>
            </w:ins>
          </w:p>
        </w:tc>
        <w:tc>
          <w:tcPr>
            <w:tcW w:w="1530" w:type="dxa"/>
            <w:vMerge/>
            <w:vAlign w:val="center"/>
          </w:tcPr>
          <w:p w14:paraId="6673CDC4" w14:textId="77777777" w:rsidR="006978B4" w:rsidRPr="009043BE" w:rsidRDefault="006978B4" w:rsidP="00842F42">
            <w:pPr>
              <w:jc w:val="center"/>
              <w:rPr>
                <w:ins w:id="284" w:author="Chan Fernando" w:date="2020-05-14T12:45:00Z"/>
              </w:rPr>
            </w:pPr>
          </w:p>
        </w:tc>
      </w:tr>
      <w:tr w:rsidR="006978B4" w:rsidRPr="009043BE" w14:paraId="5A84E22F" w14:textId="77777777" w:rsidTr="00842F42">
        <w:trPr>
          <w:jc w:val="center"/>
          <w:ins w:id="285" w:author="Chan Fernando" w:date="2020-05-14T12:45:00Z"/>
        </w:trPr>
        <w:tc>
          <w:tcPr>
            <w:tcW w:w="2378" w:type="dxa"/>
            <w:vMerge/>
            <w:vAlign w:val="center"/>
          </w:tcPr>
          <w:p w14:paraId="239B3994" w14:textId="77777777" w:rsidR="006978B4" w:rsidRPr="009043BE" w:rsidRDefault="006978B4" w:rsidP="00842F42">
            <w:pPr>
              <w:jc w:val="center"/>
              <w:rPr>
                <w:ins w:id="286" w:author="Chan Fernando" w:date="2020-05-14T12:45:00Z"/>
              </w:rPr>
            </w:pPr>
          </w:p>
        </w:tc>
        <w:tc>
          <w:tcPr>
            <w:tcW w:w="1399" w:type="dxa"/>
          </w:tcPr>
          <w:p w14:paraId="14FCB09E" w14:textId="77777777" w:rsidR="006978B4" w:rsidRPr="009043BE" w:rsidRDefault="006978B4" w:rsidP="00842F42">
            <w:pPr>
              <w:jc w:val="center"/>
              <w:rPr>
                <w:ins w:id="287" w:author="Chan Fernando" w:date="2020-05-14T12:45:00Z"/>
              </w:rPr>
            </w:pPr>
            <w:ins w:id="288" w:author="Chan Fernando" w:date="2020-05-14T12:45:00Z">
              <w:r>
                <w:t>18</w:t>
              </w:r>
            </w:ins>
          </w:p>
        </w:tc>
        <w:tc>
          <w:tcPr>
            <w:tcW w:w="1533" w:type="dxa"/>
          </w:tcPr>
          <w:p w14:paraId="3D106CAC" w14:textId="77777777" w:rsidR="006978B4" w:rsidRPr="009043BE" w:rsidRDefault="006978B4" w:rsidP="00842F42">
            <w:pPr>
              <w:jc w:val="center"/>
              <w:rPr>
                <w:ins w:id="289" w:author="Chan Fernando" w:date="2020-05-14T12:45:00Z"/>
                <w:bCs/>
              </w:rPr>
            </w:pPr>
            <w:ins w:id="290" w:author="Chan Fernando" w:date="2020-05-14T12:45:00Z">
              <w:r w:rsidRPr="009043BE">
                <w:rPr>
                  <w:bCs/>
                </w:rPr>
                <w:t xml:space="preserve">≤ </w:t>
              </w:r>
              <w:r w:rsidRPr="009043BE">
                <w:t>11</w:t>
              </w:r>
            </w:ins>
          </w:p>
        </w:tc>
        <w:tc>
          <w:tcPr>
            <w:tcW w:w="1530" w:type="dxa"/>
            <w:vMerge/>
            <w:vAlign w:val="center"/>
          </w:tcPr>
          <w:p w14:paraId="3A25E311" w14:textId="77777777" w:rsidR="006978B4" w:rsidRPr="009043BE" w:rsidRDefault="006978B4" w:rsidP="00842F42">
            <w:pPr>
              <w:jc w:val="center"/>
              <w:rPr>
                <w:ins w:id="291" w:author="Chan Fernando" w:date="2020-05-14T12:45:00Z"/>
              </w:rPr>
            </w:pPr>
          </w:p>
        </w:tc>
      </w:tr>
      <w:tr w:rsidR="006978B4" w:rsidRPr="009043BE" w14:paraId="7CF38A40" w14:textId="77777777" w:rsidTr="00842F42">
        <w:trPr>
          <w:jc w:val="center"/>
          <w:ins w:id="292" w:author="Chan Fernando" w:date="2020-05-14T12:45:00Z"/>
        </w:trPr>
        <w:tc>
          <w:tcPr>
            <w:tcW w:w="2378" w:type="dxa"/>
            <w:vMerge/>
            <w:vAlign w:val="center"/>
          </w:tcPr>
          <w:p w14:paraId="36E60B34" w14:textId="77777777" w:rsidR="006978B4" w:rsidRPr="009043BE" w:rsidRDefault="006978B4" w:rsidP="00842F42">
            <w:pPr>
              <w:jc w:val="center"/>
              <w:rPr>
                <w:ins w:id="293" w:author="Chan Fernando" w:date="2020-05-14T12:45:00Z"/>
              </w:rPr>
            </w:pPr>
          </w:p>
        </w:tc>
        <w:tc>
          <w:tcPr>
            <w:tcW w:w="1399" w:type="dxa"/>
          </w:tcPr>
          <w:p w14:paraId="32489379" w14:textId="77777777" w:rsidR="006978B4" w:rsidRPr="009043BE" w:rsidRDefault="006978B4" w:rsidP="00842F42">
            <w:pPr>
              <w:jc w:val="center"/>
              <w:rPr>
                <w:ins w:id="294" w:author="Chan Fernando" w:date="2020-05-14T12:45:00Z"/>
              </w:rPr>
            </w:pPr>
            <w:ins w:id="295" w:author="Chan Fernando" w:date="2020-05-14T12:45:00Z">
              <w:r>
                <w:t>19 to 30</w:t>
              </w:r>
            </w:ins>
          </w:p>
        </w:tc>
        <w:tc>
          <w:tcPr>
            <w:tcW w:w="1533" w:type="dxa"/>
          </w:tcPr>
          <w:p w14:paraId="254E4AAC" w14:textId="77777777" w:rsidR="006978B4" w:rsidRPr="009043BE" w:rsidRDefault="006978B4" w:rsidP="00842F42">
            <w:pPr>
              <w:jc w:val="center"/>
              <w:rPr>
                <w:ins w:id="296" w:author="Chan Fernando" w:date="2020-05-14T12:45:00Z"/>
                <w:bCs/>
              </w:rPr>
            </w:pPr>
            <w:ins w:id="297" w:author="Chan Fernando" w:date="2020-05-14T12:45:00Z">
              <w:r w:rsidRPr="009043BE">
                <w:rPr>
                  <w:bCs/>
                </w:rPr>
                <w:t xml:space="preserve">≤ </w:t>
              </w:r>
              <w:r w:rsidRPr="009043BE">
                <w:t>6.5</w:t>
              </w:r>
            </w:ins>
          </w:p>
        </w:tc>
        <w:tc>
          <w:tcPr>
            <w:tcW w:w="1530" w:type="dxa"/>
            <w:vMerge/>
            <w:vAlign w:val="center"/>
          </w:tcPr>
          <w:p w14:paraId="4793676D" w14:textId="77777777" w:rsidR="006978B4" w:rsidRPr="009043BE" w:rsidRDefault="006978B4" w:rsidP="00842F42">
            <w:pPr>
              <w:jc w:val="center"/>
              <w:rPr>
                <w:ins w:id="298" w:author="Chan Fernando" w:date="2020-05-14T12:45:00Z"/>
              </w:rPr>
            </w:pPr>
          </w:p>
        </w:tc>
      </w:tr>
      <w:tr w:rsidR="006978B4" w:rsidRPr="009043BE" w14:paraId="48BC5B4E" w14:textId="77777777" w:rsidTr="00842F42">
        <w:trPr>
          <w:jc w:val="center"/>
          <w:ins w:id="299" w:author="Chan Fernando" w:date="2020-05-14T12:45:00Z"/>
        </w:trPr>
        <w:tc>
          <w:tcPr>
            <w:tcW w:w="2378" w:type="dxa"/>
            <w:vMerge/>
            <w:vAlign w:val="center"/>
          </w:tcPr>
          <w:p w14:paraId="260BA84C" w14:textId="77777777" w:rsidR="006978B4" w:rsidRPr="009043BE" w:rsidRDefault="006978B4" w:rsidP="00842F42">
            <w:pPr>
              <w:jc w:val="center"/>
              <w:rPr>
                <w:ins w:id="300" w:author="Chan Fernando" w:date="2020-05-14T12:45:00Z"/>
              </w:rPr>
            </w:pPr>
          </w:p>
        </w:tc>
        <w:tc>
          <w:tcPr>
            <w:tcW w:w="1399" w:type="dxa"/>
          </w:tcPr>
          <w:p w14:paraId="28442694" w14:textId="77777777" w:rsidR="006978B4" w:rsidRPr="009043BE" w:rsidRDefault="006978B4" w:rsidP="00842F42">
            <w:pPr>
              <w:jc w:val="center"/>
              <w:rPr>
                <w:ins w:id="301" w:author="Chan Fernando" w:date="2020-05-14T12:45:00Z"/>
              </w:rPr>
            </w:pPr>
            <w:ins w:id="302" w:author="Chan Fernando" w:date="2020-05-14T12:45:00Z">
              <w:r>
                <w:t>31 to 35</w:t>
              </w:r>
            </w:ins>
          </w:p>
        </w:tc>
        <w:tc>
          <w:tcPr>
            <w:tcW w:w="1533" w:type="dxa"/>
          </w:tcPr>
          <w:p w14:paraId="5988D3BB" w14:textId="77777777" w:rsidR="006978B4" w:rsidRPr="009043BE" w:rsidRDefault="006978B4" w:rsidP="00842F42">
            <w:pPr>
              <w:jc w:val="center"/>
              <w:rPr>
                <w:ins w:id="303" w:author="Chan Fernando" w:date="2020-05-14T12:45:00Z"/>
                <w:bCs/>
              </w:rPr>
            </w:pPr>
            <w:ins w:id="304" w:author="Chan Fernando" w:date="2020-05-14T12:45:00Z">
              <w:r w:rsidRPr="009043BE">
                <w:rPr>
                  <w:bCs/>
                </w:rPr>
                <w:t xml:space="preserve">≤ </w:t>
              </w:r>
              <w:r w:rsidRPr="009043BE">
                <w:t>5.5</w:t>
              </w:r>
            </w:ins>
          </w:p>
        </w:tc>
        <w:tc>
          <w:tcPr>
            <w:tcW w:w="1530" w:type="dxa"/>
            <w:vMerge/>
            <w:vAlign w:val="center"/>
          </w:tcPr>
          <w:p w14:paraId="712F9036" w14:textId="77777777" w:rsidR="006978B4" w:rsidRPr="009043BE" w:rsidRDefault="006978B4" w:rsidP="00842F42">
            <w:pPr>
              <w:jc w:val="center"/>
              <w:rPr>
                <w:ins w:id="305" w:author="Chan Fernando" w:date="2020-05-14T12:45:00Z"/>
              </w:rPr>
            </w:pPr>
          </w:p>
        </w:tc>
      </w:tr>
      <w:tr w:rsidR="006978B4" w:rsidRPr="009043BE" w14:paraId="149978D4" w14:textId="77777777" w:rsidTr="00842F42">
        <w:trPr>
          <w:jc w:val="center"/>
          <w:ins w:id="306" w:author="Chan Fernando" w:date="2020-05-14T12:45:00Z"/>
        </w:trPr>
        <w:tc>
          <w:tcPr>
            <w:tcW w:w="2378" w:type="dxa"/>
            <w:vMerge/>
            <w:vAlign w:val="center"/>
          </w:tcPr>
          <w:p w14:paraId="7D07AA8E" w14:textId="77777777" w:rsidR="006978B4" w:rsidRPr="009043BE" w:rsidRDefault="006978B4" w:rsidP="00842F42">
            <w:pPr>
              <w:jc w:val="center"/>
              <w:rPr>
                <w:ins w:id="307" w:author="Chan Fernando" w:date="2020-05-14T12:45:00Z"/>
              </w:rPr>
            </w:pPr>
          </w:p>
        </w:tc>
        <w:tc>
          <w:tcPr>
            <w:tcW w:w="1399" w:type="dxa"/>
          </w:tcPr>
          <w:p w14:paraId="2A270704" w14:textId="77777777" w:rsidR="006978B4" w:rsidRPr="009043BE" w:rsidRDefault="006978B4" w:rsidP="00842F42">
            <w:pPr>
              <w:jc w:val="center"/>
              <w:rPr>
                <w:ins w:id="308" w:author="Chan Fernando" w:date="2020-05-14T12:45:00Z"/>
              </w:rPr>
            </w:pPr>
            <w:ins w:id="309" w:author="Chan Fernando" w:date="2020-05-14T12:45:00Z">
              <w:r>
                <w:t>36 to 40</w:t>
              </w:r>
            </w:ins>
          </w:p>
        </w:tc>
        <w:tc>
          <w:tcPr>
            <w:tcW w:w="1533" w:type="dxa"/>
          </w:tcPr>
          <w:p w14:paraId="364500FE" w14:textId="77777777" w:rsidR="006978B4" w:rsidRPr="009043BE" w:rsidRDefault="006978B4" w:rsidP="00842F42">
            <w:pPr>
              <w:jc w:val="center"/>
              <w:rPr>
                <w:ins w:id="310" w:author="Chan Fernando" w:date="2020-05-14T12:45:00Z"/>
                <w:bCs/>
              </w:rPr>
            </w:pPr>
            <w:ins w:id="311" w:author="Chan Fernando" w:date="2020-05-14T12:45:00Z">
              <w:r w:rsidRPr="009043BE">
                <w:rPr>
                  <w:bCs/>
                </w:rPr>
                <w:t xml:space="preserve">≤ </w:t>
              </w:r>
              <w:r w:rsidRPr="009043BE">
                <w:t>7</w:t>
              </w:r>
            </w:ins>
          </w:p>
        </w:tc>
        <w:tc>
          <w:tcPr>
            <w:tcW w:w="1530" w:type="dxa"/>
            <w:vMerge/>
            <w:vAlign w:val="center"/>
          </w:tcPr>
          <w:p w14:paraId="1043D044" w14:textId="77777777" w:rsidR="006978B4" w:rsidRPr="009043BE" w:rsidRDefault="006978B4" w:rsidP="00842F42">
            <w:pPr>
              <w:jc w:val="center"/>
              <w:rPr>
                <w:ins w:id="312" w:author="Chan Fernando" w:date="2020-05-14T12:45:00Z"/>
              </w:rPr>
            </w:pPr>
          </w:p>
        </w:tc>
      </w:tr>
      <w:tr w:rsidR="006978B4" w:rsidRPr="009043BE" w14:paraId="4EC67FCA" w14:textId="77777777" w:rsidTr="00842F42">
        <w:trPr>
          <w:jc w:val="center"/>
          <w:ins w:id="313" w:author="Chan Fernando" w:date="2020-05-14T12:45:00Z"/>
        </w:trPr>
        <w:tc>
          <w:tcPr>
            <w:tcW w:w="2378" w:type="dxa"/>
            <w:vMerge w:val="restart"/>
            <w:vAlign w:val="center"/>
          </w:tcPr>
          <w:p w14:paraId="5EBD125D" w14:textId="77777777" w:rsidR="006978B4" w:rsidRPr="009043BE" w:rsidRDefault="006978B4" w:rsidP="00842F42">
            <w:pPr>
              <w:jc w:val="center"/>
              <w:rPr>
                <w:ins w:id="314" w:author="Chan Fernando" w:date="2020-05-14T12:45:00Z"/>
                <w:vertAlign w:val="superscript"/>
              </w:rPr>
            </w:pPr>
            <w:ins w:id="315" w:author="Chan Fernando" w:date="2020-05-14T12:45:00Z">
              <w:r w:rsidRPr="009043BE">
                <w:t>5860</w:t>
              </w:r>
              <w:r w:rsidRPr="009043BE">
                <w:rPr>
                  <w:vertAlign w:val="superscript"/>
                </w:rPr>
                <w:t>2</w:t>
              </w:r>
              <w:r w:rsidRPr="009043BE">
                <w:t>, 5870, 5880, 5890, 5900, 5910, 5920</w:t>
              </w:r>
            </w:ins>
          </w:p>
        </w:tc>
        <w:tc>
          <w:tcPr>
            <w:tcW w:w="1399" w:type="dxa"/>
          </w:tcPr>
          <w:p w14:paraId="16766037" w14:textId="77777777" w:rsidR="006978B4" w:rsidRPr="009043BE" w:rsidRDefault="006978B4" w:rsidP="00842F42">
            <w:pPr>
              <w:jc w:val="center"/>
              <w:rPr>
                <w:ins w:id="316" w:author="Chan Fernando" w:date="2020-05-14T12:45:00Z"/>
              </w:rPr>
            </w:pPr>
            <w:ins w:id="317" w:author="Chan Fernando" w:date="2020-05-14T12:45:00Z">
              <w:r>
                <w:t>0 to 1</w:t>
              </w:r>
            </w:ins>
          </w:p>
        </w:tc>
        <w:tc>
          <w:tcPr>
            <w:tcW w:w="1533" w:type="dxa"/>
          </w:tcPr>
          <w:p w14:paraId="5655DD12" w14:textId="77777777" w:rsidR="006978B4" w:rsidRPr="009043BE" w:rsidRDefault="006978B4" w:rsidP="00842F42">
            <w:pPr>
              <w:jc w:val="center"/>
              <w:rPr>
                <w:ins w:id="318" w:author="Chan Fernando" w:date="2020-05-14T12:45:00Z"/>
              </w:rPr>
            </w:pPr>
            <w:ins w:id="319" w:author="Chan Fernando" w:date="2020-05-14T12:45:00Z">
              <w:r w:rsidRPr="009043BE">
                <w:rPr>
                  <w:bCs/>
                </w:rPr>
                <w:t xml:space="preserve">≤ </w:t>
              </w:r>
              <w:r w:rsidRPr="009043BE">
                <w:t>5.5</w:t>
              </w:r>
            </w:ins>
          </w:p>
        </w:tc>
        <w:tc>
          <w:tcPr>
            <w:tcW w:w="1530" w:type="dxa"/>
            <w:vMerge w:val="restart"/>
            <w:vAlign w:val="center"/>
          </w:tcPr>
          <w:p w14:paraId="370ED322" w14:textId="77777777" w:rsidR="006978B4" w:rsidRPr="009043BE" w:rsidRDefault="006978B4" w:rsidP="00842F42">
            <w:pPr>
              <w:jc w:val="center"/>
              <w:rPr>
                <w:ins w:id="320" w:author="Chan Fernando" w:date="2020-05-14T12:45:00Z"/>
              </w:rPr>
            </w:pPr>
            <w:ins w:id="321" w:author="Chan Fernando" w:date="2020-05-14T12:45:00Z">
              <w:r w:rsidRPr="009043BE">
                <w:t>0.5</w:t>
              </w:r>
            </w:ins>
          </w:p>
        </w:tc>
      </w:tr>
      <w:tr w:rsidR="006978B4" w:rsidRPr="009043BE" w14:paraId="549B2A15" w14:textId="77777777" w:rsidTr="00842F42">
        <w:trPr>
          <w:jc w:val="center"/>
          <w:ins w:id="322" w:author="Chan Fernando" w:date="2020-05-14T12:45:00Z"/>
        </w:trPr>
        <w:tc>
          <w:tcPr>
            <w:tcW w:w="2378" w:type="dxa"/>
            <w:vMerge/>
          </w:tcPr>
          <w:p w14:paraId="30214A51" w14:textId="77777777" w:rsidR="006978B4" w:rsidRPr="009043BE" w:rsidRDefault="006978B4" w:rsidP="00842F42">
            <w:pPr>
              <w:jc w:val="center"/>
              <w:rPr>
                <w:ins w:id="323" w:author="Chan Fernando" w:date="2020-05-14T12:45:00Z"/>
              </w:rPr>
            </w:pPr>
          </w:p>
        </w:tc>
        <w:tc>
          <w:tcPr>
            <w:tcW w:w="1399" w:type="dxa"/>
          </w:tcPr>
          <w:p w14:paraId="082CC86A" w14:textId="77777777" w:rsidR="006978B4" w:rsidRPr="009043BE" w:rsidRDefault="006978B4" w:rsidP="00842F42">
            <w:pPr>
              <w:jc w:val="center"/>
              <w:rPr>
                <w:ins w:id="324" w:author="Chan Fernando" w:date="2020-05-14T12:45:00Z"/>
              </w:rPr>
            </w:pPr>
            <w:ins w:id="325" w:author="Chan Fernando" w:date="2020-05-14T12:45:00Z">
              <w:r>
                <w:t>2 to 7</w:t>
              </w:r>
            </w:ins>
          </w:p>
        </w:tc>
        <w:tc>
          <w:tcPr>
            <w:tcW w:w="1533" w:type="dxa"/>
          </w:tcPr>
          <w:p w14:paraId="39114CD2" w14:textId="77777777" w:rsidR="006978B4" w:rsidRPr="009043BE" w:rsidRDefault="006978B4" w:rsidP="00842F42">
            <w:pPr>
              <w:jc w:val="center"/>
              <w:rPr>
                <w:ins w:id="326" w:author="Chan Fernando" w:date="2020-05-14T12:45:00Z"/>
              </w:rPr>
            </w:pPr>
            <w:ins w:id="327" w:author="Chan Fernando" w:date="2020-05-14T12:45:00Z">
              <w:r w:rsidRPr="009043BE">
                <w:rPr>
                  <w:bCs/>
                </w:rPr>
                <w:t xml:space="preserve">≤ </w:t>
              </w:r>
              <w:r w:rsidRPr="009043BE">
                <w:t>4.5</w:t>
              </w:r>
            </w:ins>
          </w:p>
        </w:tc>
        <w:tc>
          <w:tcPr>
            <w:tcW w:w="1530" w:type="dxa"/>
            <w:vMerge/>
          </w:tcPr>
          <w:p w14:paraId="67BCE49C" w14:textId="77777777" w:rsidR="006978B4" w:rsidRPr="009043BE" w:rsidRDefault="006978B4" w:rsidP="00842F42">
            <w:pPr>
              <w:jc w:val="center"/>
              <w:rPr>
                <w:ins w:id="328" w:author="Chan Fernando" w:date="2020-05-14T12:45:00Z"/>
              </w:rPr>
            </w:pPr>
          </w:p>
        </w:tc>
      </w:tr>
      <w:tr w:rsidR="006978B4" w:rsidRPr="009043BE" w14:paraId="429AC5ED" w14:textId="77777777" w:rsidTr="00842F42">
        <w:trPr>
          <w:jc w:val="center"/>
          <w:ins w:id="329" w:author="Chan Fernando" w:date="2020-05-14T12:45:00Z"/>
        </w:trPr>
        <w:tc>
          <w:tcPr>
            <w:tcW w:w="2378" w:type="dxa"/>
            <w:vMerge/>
          </w:tcPr>
          <w:p w14:paraId="5FAA59AB" w14:textId="77777777" w:rsidR="006978B4" w:rsidRPr="009043BE" w:rsidRDefault="006978B4" w:rsidP="00842F42">
            <w:pPr>
              <w:jc w:val="center"/>
              <w:rPr>
                <w:ins w:id="330" w:author="Chan Fernando" w:date="2020-05-14T12:45:00Z"/>
              </w:rPr>
            </w:pPr>
          </w:p>
        </w:tc>
        <w:tc>
          <w:tcPr>
            <w:tcW w:w="1399" w:type="dxa"/>
          </w:tcPr>
          <w:p w14:paraId="253EE07F" w14:textId="77777777" w:rsidR="006978B4" w:rsidRPr="009043BE" w:rsidRDefault="006978B4" w:rsidP="00842F42">
            <w:pPr>
              <w:jc w:val="center"/>
              <w:rPr>
                <w:ins w:id="331" w:author="Chan Fernando" w:date="2020-05-14T12:45:00Z"/>
              </w:rPr>
            </w:pPr>
            <w:ins w:id="332" w:author="Chan Fernando" w:date="2020-05-14T12:45:00Z">
              <w:r>
                <w:t>8 to 11</w:t>
              </w:r>
            </w:ins>
          </w:p>
        </w:tc>
        <w:tc>
          <w:tcPr>
            <w:tcW w:w="1533" w:type="dxa"/>
          </w:tcPr>
          <w:p w14:paraId="783726C6" w14:textId="77777777" w:rsidR="006978B4" w:rsidRPr="009043BE" w:rsidRDefault="006978B4" w:rsidP="00842F42">
            <w:pPr>
              <w:jc w:val="center"/>
              <w:rPr>
                <w:ins w:id="333" w:author="Chan Fernando" w:date="2020-05-14T12:45:00Z"/>
              </w:rPr>
            </w:pPr>
            <w:ins w:id="334" w:author="Chan Fernando" w:date="2020-05-14T12:45:00Z">
              <w:r w:rsidRPr="009043BE">
                <w:rPr>
                  <w:bCs/>
                </w:rPr>
                <w:t xml:space="preserve">≤ </w:t>
              </w:r>
              <w:r w:rsidRPr="009043BE">
                <w:t>3.5</w:t>
              </w:r>
            </w:ins>
          </w:p>
        </w:tc>
        <w:tc>
          <w:tcPr>
            <w:tcW w:w="1530" w:type="dxa"/>
            <w:vMerge/>
          </w:tcPr>
          <w:p w14:paraId="76D7746F" w14:textId="77777777" w:rsidR="006978B4" w:rsidRPr="009043BE" w:rsidRDefault="006978B4" w:rsidP="00842F42">
            <w:pPr>
              <w:jc w:val="center"/>
              <w:rPr>
                <w:ins w:id="335" w:author="Chan Fernando" w:date="2020-05-14T12:45:00Z"/>
              </w:rPr>
            </w:pPr>
          </w:p>
        </w:tc>
      </w:tr>
      <w:tr w:rsidR="006978B4" w:rsidRPr="009043BE" w14:paraId="2AA1A41B" w14:textId="77777777" w:rsidTr="00842F42">
        <w:trPr>
          <w:jc w:val="center"/>
          <w:ins w:id="336" w:author="Chan Fernando" w:date="2020-05-14T12:45:00Z"/>
        </w:trPr>
        <w:tc>
          <w:tcPr>
            <w:tcW w:w="2378" w:type="dxa"/>
            <w:vMerge/>
          </w:tcPr>
          <w:p w14:paraId="46A7FBD3" w14:textId="77777777" w:rsidR="006978B4" w:rsidRPr="009043BE" w:rsidRDefault="006978B4" w:rsidP="00842F42">
            <w:pPr>
              <w:jc w:val="center"/>
              <w:rPr>
                <w:ins w:id="337" w:author="Chan Fernando" w:date="2020-05-14T12:45:00Z"/>
              </w:rPr>
            </w:pPr>
          </w:p>
        </w:tc>
        <w:tc>
          <w:tcPr>
            <w:tcW w:w="1399" w:type="dxa"/>
          </w:tcPr>
          <w:p w14:paraId="3574A89E" w14:textId="77777777" w:rsidR="006978B4" w:rsidRPr="009043BE" w:rsidRDefault="006978B4" w:rsidP="00842F42">
            <w:pPr>
              <w:jc w:val="center"/>
              <w:rPr>
                <w:ins w:id="338" w:author="Chan Fernando" w:date="2020-05-14T12:45:00Z"/>
              </w:rPr>
            </w:pPr>
            <w:ins w:id="339" w:author="Chan Fernando" w:date="2020-05-14T12:45:00Z">
              <w:r>
                <w:t>12 to 13</w:t>
              </w:r>
            </w:ins>
          </w:p>
        </w:tc>
        <w:tc>
          <w:tcPr>
            <w:tcW w:w="1533" w:type="dxa"/>
          </w:tcPr>
          <w:p w14:paraId="57757C81" w14:textId="77777777" w:rsidR="006978B4" w:rsidRPr="009043BE" w:rsidRDefault="006978B4" w:rsidP="00842F42">
            <w:pPr>
              <w:jc w:val="center"/>
              <w:rPr>
                <w:ins w:id="340" w:author="Chan Fernando" w:date="2020-05-14T12:45:00Z"/>
              </w:rPr>
            </w:pPr>
            <w:ins w:id="341" w:author="Chan Fernando" w:date="2020-05-14T12:45:00Z">
              <w:r w:rsidRPr="009043BE">
                <w:rPr>
                  <w:bCs/>
                </w:rPr>
                <w:t xml:space="preserve">≤ </w:t>
              </w:r>
              <w:r w:rsidRPr="009043BE">
                <w:t>2.5</w:t>
              </w:r>
            </w:ins>
          </w:p>
        </w:tc>
        <w:tc>
          <w:tcPr>
            <w:tcW w:w="1530" w:type="dxa"/>
            <w:vMerge/>
          </w:tcPr>
          <w:p w14:paraId="5136492A" w14:textId="77777777" w:rsidR="006978B4" w:rsidRPr="009043BE" w:rsidRDefault="006978B4" w:rsidP="00842F42">
            <w:pPr>
              <w:jc w:val="center"/>
              <w:rPr>
                <w:ins w:id="342" w:author="Chan Fernando" w:date="2020-05-14T12:45:00Z"/>
              </w:rPr>
            </w:pPr>
          </w:p>
        </w:tc>
      </w:tr>
      <w:tr w:rsidR="006978B4" w:rsidRPr="009043BE" w14:paraId="63F9E1A2" w14:textId="77777777" w:rsidTr="00842F42">
        <w:trPr>
          <w:jc w:val="center"/>
          <w:ins w:id="343" w:author="Chan Fernando" w:date="2020-05-14T12:45:00Z"/>
        </w:trPr>
        <w:tc>
          <w:tcPr>
            <w:tcW w:w="2378" w:type="dxa"/>
            <w:vMerge/>
          </w:tcPr>
          <w:p w14:paraId="16215D1A" w14:textId="77777777" w:rsidR="006978B4" w:rsidRPr="009043BE" w:rsidRDefault="006978B4" w:rsidP="00842F42">
            <w:pPr>
              <w:jc w:val="center"/>
              <w:rPr>
                <w:ins w:id="344" w:author="Chan Fernando" w:date="2020-05-14T12:45:00Z"/>
              </w:rPr>
            </w:pPr>
          </w:p>
        </w:tc>
        <w:tc>
          <w:tcPr>
            <w:tcW w:w="1399" w:type="dxa"/>
          </w:tcPr>
          <w:p w14:paraId="18FD7841" w14:textId="77777777" w:rsidR="006978B4" w:rsidRPr="009043BE" w:rsidRDefault="006978B4" w:rsidP="00842F42">
            <w:pPr>
              <w:jc w:val="center"/>
              <w:rPr>
                <w:ins w:id="345" w:author="Chan Fernando" w:date="2020-05-14T12:45:00Z"/>
              </w:rPr>
            </w:pPr>
            <w:ins w:id="346" w:author="Chan Fernando" w:date="2020-05-14T12:45:00Z">
              <w:r>
                <w:t>14 to 25</w:t>
              </w:r>
            </w:ins>
          </w:p>
        </w:tc>
        <w:tc>
          <w:tcPr>
            <w:tcW w:w="1533" w:type="dxa"/>
          </w:tcPr>
          <w:p w14:paraId="4EFB05DE" w14:textId="77777777" w:rsidR="006978B4" w:rsidRPr="009043BE" w:rsidRDefault="006978B4" w:rsidP="00842F42">
            <w:pPr>
              <w:jc w:val="center"/>
              <w:rPr>
                <w:ins w:id="347" w:author="Chan Fernando" w:date="2020-05-14T12:45:00Z"/>
              </w:rPr>
            </w:pPr>
            <w:ins w:id="348" w:author="Chan Fernando" w:date="2020-05-14T12:45:00Z">
              <w:r w:rsidRPr="009043BE">
                <w:t>0</w:t>
              </w:r>
            </w:ins>
          </w:p>
        </w:tc>
        <w:tc>
          <w:tcPr>
            <w:tcW w:w="1530" w:type="dxa"/>
            <w:vMerge/>
          </w:tcPr>
          <w:p w14:paraId="0F1CEE97" w14:textId="77777777" w:rsidR="006978B4" w:rsidRPr="009043BE" w:rsidRDefault="006978B4" w:rsidP="00842F42">
            <w:pPr>
              <w:jc w:val="center"/>
              <w:rPr>
                <w:ins w:id="349" w:author="Chan Fernando" w:date="2020-05-14T12:45:00Z"/>
              </w:rPr>
            </w:pPr>
          </w:p>
        </w:tc>
      </w:tr>
      <w:tr w:rsidR="006978B4" w:rsidRPr="009043BE" w14:paraId="6B33F999" w14:textId="77777777" w:rsidTr="00842F42">
        <w:trPr>
          <w:jc w:val="center"/>
          <w:ins w:id="350" w:author="Chan Fernando" w:date="2020-05-14T12:45:00Z"/>
        </w:trPr>
        <w:tc>
          <w:tcPr>
            <w:tcW w:w="2378" w:type="dxa"/>
            <w:vMerge/>
          </w:tcPr>
          <w:p w14:paraId="0451E856" w14:textId="77777777" w:rsidR="006978B4" w:rsidRPr="009043BE" w:rsidRDefault="006978B4" w:rsidP="00842F42">
            <w:pPr>
              <w:jc w:val="center"/>
              <w:rPr>
                <w:ins w:id="351" w:author="Chan Fernando" w:date="2020-05-14T12:45:00Z"/>
              </w:rPr>
            </w:pPr>
          </w:p>
        </w:tc>
        <w:tc>
          <w:tcPr>
            <w:tcW w:w="1399" w:type="dxa"/>
          </w:tcPr>
          <w:p w14:paraId="554ACE9B" w14:textId="77777777" w:rsidR="006978B4" w:rsidRPr="009043BE" w:rsidRDefault="006978B4" w:rsidP="00842F42">
            <w:pPr>
              <w:jc w:val="center"/>
              <w:rPr>
                <w:ins w:id="352" w:author="Chan Fernando" w:date="2020-05-14T12:45:00Z"/>
              </w:rPr>
            </w:pPr>
            <w:ins w:id="353" w:author="Chan Fernando" w:date="2020-05-14T12:45:00Z">
              <w:r>
                <w:t>26 to 29</w:t>
              </w:r>
            </w:ins>
          </w:p>
        </w:tc>
        <w:tc>
          <w:tcPr>
            <w:tcW w:w="1533" w:type="dxa"/>
          </w:tcPr>
          <w:p w14:paraId="31E50652" w14:textId="77777777" w:rsidR="006978B4" w:rsidRPr="009043BE" w:rsidRDefault="006978B4" w:rsidP="00842F42">
            <w:pPr>
              <w:jc w:val="center"/>
              <w:rPr>
                <w:ins w:id="354" w:author="Chan Fernando" w:date="2020-05-14T12:45:00Z"/>
              </w:rPr>
            </w:pPr>
            <w:ins w:id="355" w:author="Chan Fernando" w:date="2020-05-14T12:45:00Z">
              <w:r w:rsidRPr="009043BE">
                <w:rPr>
                  <w:bCs/>
                </w:rPr>
                <w:t xml:space="preserve">≤ </w:t>
              </w:r>
              <w:r w:rsidRPr="009043BE">
                <w:t>1.5</w:t>
              </w:r>
            </w:ins>
          </w:p>
        </w:tc>
        <w:tc>
          <w:tcPr>
            <w:tcW w:w="1530" w:type="dxa"/>
            <w:vMerge/>
          </w:tcPr>
          <w:p w14:paraId="3A3054DA" w14:textId="77777777" w:rsidR="006978B4" w:rsidRPr="009043BE" w:rsidRDefault="006978B4" w:rsidP="00842F42">
            <w:pPr>
              <w:jc w:val="center"/>
              <w:rPr>
                <w:ins w:id="356" w:author="Chan Fernando" w:date="2020-05-14T12:45:00Z"/>
              </w:rPr>
            </w:pPr>
          </w:p>
        </w:tc>
      </w:tr>
      <w:tr w:rsidR="006978B4" w:rsidRPr="009043BE" w14:paraId="7DFF179B" w14:textId="77777777" w:rsidTr="00842F42">
        <w:trPr>
          <w:jc w:val="center"/>
          <w:ins w:id="357" w:author="Chan Fernando" w:date="2020-05-14T12:45:00Z"/>
        </w:trPr>
        <w:tc>
          <w:tcPr>
            <w:tcW w:w="2378" w:type="dxa"/>
            <w:vMerge/>
          </w:tcPr>
          <w:p w14:paraId="43FB4A95" w14:textId="77777777" w:rsidR="006978B4" w:rsidRPr="009043BE" w:rsidRDefault="006978B4" w:rsidP="00842F42">
            <w:pPr>
              <w:jc w:val="center"/>
              <w:rPr>
                <w:ins w:id="358" w:author="Chan Fernando" w:date="2020-05-14T12:45:00Z"/>
              </w:rPr>
            </w:pPr>
          </w:p>
        </w:tc>
        <w:tc>
          <w:tcPr>
            <w:tcW w:w="1399" w:type="dxa"/>
          </w:tcPr>
          <w:p w14:paraId="1A691477" w14:textId="77777777" w:rsidR="006978B4" w:rsidRPr="009043BE" w:rsidRDefault="006978B4" w:rsidP="00842F42">
            <w:pPr>
              <w:jc w:val="center"/>
              <w:rPr>
                <w:ins w:id="359" w:author="Chan Fernando" w:date="2020-05-14T12:45:00Z"/>
              </w:rPr>
            </w:pPr>
            <w:ins w:id="360" w:author="Chan Fernando" w:date="2020-05-14T12:45:00Z">
              <w:r>
                <w:t>30 to 34</w:t>
              </w:r>
            </w:ins>
          </w:p>
        </w:tc>
        <w:tc>
          <w:tcPr>
            <w:tcW w:w="1533" w:type="dxa"/>
          </w:tcPr>
          <w:p w14:paraId="4C42E701" w14:textId="77777777" w:rsidR="006978B4" w:rsidRPr="009043BE" w:rsidRDefault="006978B4" w:rsidP="00842F42">
            <w:pPr>
              <w:jc w:val="center"/>
              <w:rPr>
                <w:ins w:id="361" w:author="Chan Fernando" w:date="2020-05-14T12:45:00Z"/>
              </w:rPr>
            </w:pPr>
            <w:ins w:id="362" w:author="Chan Fernando" w:date="2020-05-14T12:45:00Z">
              <w:r w:rsidRPr="009043BE">
                <w:rPr>
                  <w:bCs/>
                </w:rPr>
                <w:t xml:space="preserve">≤ </w:t>
              </w:r>
              <w:r w:rsidRPr="009043BE">
                <w:t>3.5</w:t>
              </w:r>
            </w:ins>
          </w:p>
        </w:tc>
        <w:tc>
          <w:tcPr>
            <w:tcW w:w="1530" w:type="dxa"/>
            <w:vMerge/>
          </w:tcPr>
          <w:p w14:paraId="3DA50008" w14:textId="77777777" w:rsidR="006978B4" w:rsidRPr="009043BE" w:rsidRDefault="006978B4" w:rsidP="00842F42">
            <w:pPr>
              <w:jc w:val="center"/>
              <w:rPr>
                <w:ins w:id="363" w:author="Chan Fernando" w:date="2020-05-14T12:45:00Z"/>
              </w:rPr>
            </w:pPr>
          </w:p>
        </w:tc>
      </w:tr>
      <w:tr w:rsidR="006978B4" w:rsidRPr="009043BE" w14:paraId="7DE13B76" w14:textId="77777777" w:rsidTr="00842F42">
        <w:trPr>
          <w:jc w:val="center"/>
          <w:ins w:id="364" w:author="Chan Fernando" w:date="2020-05-14T12:45:00Z"/>
        </w:trPr>
        <w:tc>
          <w:tcPr>
            <w:tcW w:w="2378" w:type="dxa"/>
            <w:vMerge/>
          </w:tcPr>
          <w:p w14:paraId="3E399A4F" w14:textId="77777777" w:rsidR="006978B4" w:rsidRPr="009043BE" w:rsidRDefault="006978B4" w:rsidP="00842F42">
            <w:pPr>
              <w:jc w:val="center"/>
              <w:rPr>
                <w:ins w:id="365" w:author="Chan Fernando" w:date="2020-05-14T12:45:00Z"/>
              </w:rPr>
            </w:pPr>
          </w:p>
        </w:tc>
        <w:tc>
          <w:tcPr>
            <w:tcW w:w="1399" w:type="dxa"/>
          </w:tcPr>
          <w:p w14:paraId="42E18C0F" w14:textId="77777777" w:rsidR="006978B4" w:rsidRPr="009043BE" w:rsidRDefault="006978B4" w:rsidP="00842F42">
            <w:pPr>
              <w:jc w:val="center"/>
              <w:rPr>
                <w:ins w:id="366" w:author="Chan Fernando" w:date="2020-05-14T12:45:00Z"/>
              </w:rPr>
            </w:pPr>
            <w:ins w:id="367" w:author="Chan Fernando" w:date="2020-05-14T12:45:00Z">
              <w:r>
                <w:t>35 to 36</w:t>
              </w:r>
            </w:ins>
          </w:p>
        </w:tc>
        <w:tc>
          <w:tcPr>
            <w:tcW w:w="1533" w:type="dxa"/>
          </w:tcPr>
          <w:p w14:paraId="61C7009A" w14:textId="77777777" w:rsidR="006978B4" w:rsidRPr="009043BE" w:rsidRDefault="006978B4" w:rsidP="00842F42">
            <w:pPr>
              <w:jc w:val="center"/>
              <w:rPr>
                <w:ins w:id="368" w:author="Chan Fernando" w:date="2020-05-14T12:45:00Z"/>
              </w:rPr>
            </w:pPr>
            <w:ins w:id="369" w:author="Chan Fernando" w:date="2020-05-14T12:45:00Z">
              <w:r w:rsidRPr="009043BE">
                <w:rPr>
                  <w:bCs/>
                </w:rPr>
                <w:t xml:space="preserve">≤ </w:t>
              </w:r>
              <w:r w:rsidRPr="009043BE">
                <w:t>4.5</w:t>
              </w:r>
            </w:ins>
          </w:p>
        </w:tc>
        <w:tc>
          <w:tcPr>
            <w:tcW w:w="1530" w:type="dxa"/>
            <w:vMerge/>
          </w:tcPr>
          <w:p w14:paraId="2A6EF607" w14:textId="77777777" w:rsidR="006978B4" w:rsidRPr="009043BE" w:rsidRDefault="006978B4" w:rsidP="00842F42">
            <w:pPr>
              <w:jc w:val="center"/>
              <w:rPr>
                <w:ins w:id="370" w:author="Chan Fernando" w:date="2020-05-14T12:45:00Z"/>
              </w:rPr>
            </w:pPr>
          </w:p>
        </w:tc>
      </w:tr>
      <w:tr w:rsidR="006978B4" w:rsidRPr="009043BE" w14:paraId="0D7F7212" w14:textId="77777777" w:rsidTr="00842F42">
        <w:trPr>
          <w:jc w:val="center"/>
          <w:ins w:id="371" w:author="Chan Fernando" w:date="2020-05-14T12:45:00Z"/>
        </w:trPr>
        <w:tc>
          <w:tcPr>
            <w:tcW w:w="2378" w:type="dxa"/>
            <w:vMerge/>
          </w:tcPr>
          <w:p w14:paraId="44B324AA" w14:textId="77777777" w:rsidR="006978B4" w:rsidRPr="009043BE" w:rsidRDefault="006978B4" w:rsidP="00842F42">
            <w:pPr>
              <w:jc w:val="center"/>
              <w:rPr>
                <w:ins w:id="372" w:author="Chan Fernando" w:date="2020-05-14T12:45:00Z"/>
              </w:rPr>
            </w:pPr>
          </w:p>
        </w:tc>
        <w:tc>
          <w:tcPr>
            <w:tcW w:w="1399" w:type="dxa"/>
          </w:tcPr>
          <w:p w14:paraId="27925EE8" w14:textId="77777777" w:rsidR="006978B4" w:rsidRPr="009043BE" w:rsidRDefault="006978B4" w:rsidP="00842F42">
            <w:pPr>
              <w:jc w:val="center"/>
              <w:rPr>
                <w:ins w:id="373" w:author="Chan Fernando" w:date="2020-05-14T12:45:00Z"/>
              </w:rPr>
            </w:pPr>
            <w:ins w:id="374" w:author="Chan Fernando" w:date="2020-05-14T12:45:00Z">
              <w:r>
                <w:t>37 to 50</w:t>
              </w:r>
            </w:ins>
          </w:p>
        </w:tc>
        <w:tc>
          <w:tcPr>
            <w:tcW w:w="1533" w:type="dxa"/>
          </w:tcPr>
          <w:p w14:paraId="354FB942" w14:textId="77777777" w:rsidR="006978B4" w:rsidRPr="009043BE" w:rsidRDefault="006978B4" w:rsidP="00842F42">
            <w:pPr>
              <w:jc w:val="center"/>
              <w:rPr>
                <w:ins w:id="375" w:author="Chan Fernando" w:date="2020-05-14T12:45:00Z"/>
              </w:rPr>
            </w:pPr>
            <w:ins w:id="376" w:author="Chan Fernando" w:date="2020-05-14T12:45:00Z">
              <w:r w:rsidRPr="009043BE">
                <w:rPr>
                  <w:bCs/>
                </w:rPr>
                <w:t xml:space="preserve">≤ </w:t>
              </w:r>
              <w:r w:rsidRPr="009043BE">
                <w:t>5.5</w:t>
              </w:r>
            </w:ins>
          </w:p>
        </w:tc>
        <w:tc>
          <w:tcPr>
            <w:tcW w:w="1530" w:type="dxa"/>
            <w:vMerge/>
          </w:tcPr>
          <w:p w14:paraId="4E82DDAF" w14:textId="77777777" w:rsidR="006978B4" w:rsidRPr="009043BE" w:rsidRDefault="006978B4" w:rsidP="00842F42">
            <w:pPr>
              <w:jc w:val="center"/>
              <w:rPr>
                <w:ins w:id="377" w:author="Chan Fernando" w:date="2020-05-14T12:45:00Z"/>
              </w:rPr>
            </w:pPr>
          </w:p>
        </w:tc>
      </w:tr>
      <w:tr w:rsidR="006978B4" w:rsidRPr="009043BE" w14:paraId="7661646B" w14:textId="77777777" w:rsidTr="00842F42">
        <w:trPr>
          <w:jc w:val="center"/>
          <w:ins w:id="378" w:author="Chan Fernando" w:date="2020-05-14T12:45:00Z"/>
        </w:trPr>
        <w:tc>
          <w:tcPr>
            <w:tcW w:w="6840" w:type="dxa"/>
            <w:gridSpan w:val="4"/>
            <w:vAlign w:val="center"/>
          </w:tcPr>
          <w:p w14:paraId="6D47DACD" w14:textId="77777777" w:rsidR="006978B4" w:rsidRPr="009043BE" w:rsidRDefault="006978B4" w:rsidP="00842F42">
            <w:pPr>
              <w:rPr>
                <w:ins w:id="379" w:author="Chan Fernando" w:date="2020-05-14T12:45:00Z"/>
              </w:rPr>
            </w:pPr>
            <w:ins w:id="380" w:author="Chan Fernando" w:date="2020-05-14T12:45:00Z">
              <w:r w:rsidRPr="009043BE">
                <w:t>Note 1: Applies when NS_33 is signalled</w:t>
              </w:r>
            </w:ins>
          </w:p>
          <w:p w14:paraId="78A1E880" w14:textId="77777777" w:rsidR="006978B4" w:rsidRPr="009043BE" w:rsidRDefault="006978B4" w:rsidP="00842F42">
            <w:pPr>
              <w:rPr>
                <w:ins w:id="381" w:author="Chan Fernando" w:date="2020-05-14T12:45:00Z"/>
              </w:rPr>
            </w:pPr>
            <w:ins w:id="382" w:author="Chan Fernando" w:date="2020-05-14T12:45:00Z">
              <w:r w:rsidRPr="009043BE">
                <w:t>Note 2: Applies when NS_NEW is signalled</w:t>
              </w:r>
            </w:ins>
          </w:p>
        </w:tc>
      </w:tr>
    </w:tbl>
    <w:p w14:paraId="115648B2" w14:textId="6AB29306" w:rsidR="006978B4" w:rsidRDefault="006978B4" w:rsidP="006978B4">
      <w:pPr>
        <w:pStyle w:val="TH"/>
        <w:ind w:leftChars="200" w:left="440"/>
        <w:rPr>
          <w:ins w:id="383" w:author="Chan Fernando" w:date="2020-05-14T12:47:00Z"/>
        </w:rPr>
      </w:pPr>
    </w:p>
    <w:p w14:paraId="5FBF3C12" w14:textId="77777777" w:rsidR="004650BC" w:rsidRDefault="004650BC" w:rsidP="006978B4">
      <w:pPr>
        <w:pStyle w:val="TH"/>
        <w:ind w:leftChars="200" w:left="440"/>
        <w:rPr>
          <w:ins w:id="384" w:author="Chan Fernando" w:date="2020-05-14T12:45:00Z"/>
        </w:rPr>
      </w:pPr>
    </w:p>
    <w:p w14:paraId="362F96D4" w14:textId="046368BB" w:rsidR="006978B4" w:rsidRPr="000E58BA" w:rsidRDefault="006978B4" w:rsidP="006978B4">
      <w:pPr>
        <w:pStyle w:val="TH"/>
        <w:ind w:leftChars="200" w:left="440"/>
        <w:rPr>
          <w:ins w:id="385" w:author="Chan Fernando" w:date="2020-05-14T12:45:00Z"/>
        </w:rPr>
      </w:pPr>
      <w:ins w:id="386" w:author="Chan Fernando" w:date="2020-05-14T12:45:00Z">
        <w:r w:rsidRPr="00E052F6">
          <w:t xml:space="preserve">Table </w:t>
        </w:r>
        <w:r w:rsidRPr="00E052F6">
          <w:rPr>
            <w:rFonts w:eastAsia="SimSun" w:hint="eastAsia"/>
            <w:lang w:eastAsia="zh-CN"/>
          </w:rPr>
          <w:t>8.1.</w:t>
        </w:r>
        <w:r>
          <w:rPr>
            <w:rFonts w:eastAsia="SimSun"/>
            <w:lang w:eastAsia="zh-CN"/>
          </w:rPr>
          <w:t>3-10</w:t>
        </w:r>
        <w:r w:rsidRPr="00E052F6">
          <w:t xml:space="preserve">: </w:t>
        </w:r>
        <w:r>
          <w:t>A-</w:t>
        </w:r>
        <w:r w:rsidRPr="00E052F6">
          <w:t>MPR for</w:t>
        </w:r>
        <w:r>
          <w:t xml:space="preserve"> S-SSB transmission for</w:t>
        </w:r>
        <w:r w:rsidRPr="00E052F6">
          <w:t xml:space="preserve"> </w:t>
        </w:r>
        <w:r>
          <w:rPr>
            <w:lang w:eastAsia="zh-CN"/>
          </w:rPr>
          <w:t>30kHz SCS for NS 33 or NS NEW</w:t>
        </w:r>
      </w:ins>
      <w:ins w:id="387" w:author="Chan Fernando" w:date="2020-05-14T12:56:00Z">
        <w:r w:rsidR="00A46EAD">
          <w:rPr>
            <w:lang w:eastAsia="zh-CN"/>
          </w:rPr>
          <w:t xml:space="preserve"> in n47</w:t>
        </w:r>
      </w:ins>
    </w:p>
    <w:tbl>
      <w:tblPr>
        <w:tblStyle w:val="TableGrid5"/>
        <w:tblW w:w="0" w:type="auto"/>
        <w:jc w:val="center"/>
        <w:tblLook w:val="04A0" w:firstRow="1" w:lastRow="0" w:firstColumn="1" w:lastColumn="0" w:noHBand="0" w:noVBand="1"/>
      </w:tblPr>
      <w:tblGrid>
        <w:gridCol w:w="2378"/>
        <w:gridCol w:w="1399"/>
        <w:gridCol w:w="1533"/>
        <w:gridCol w:w="1530"/>
      </w:tblGrid>
      <w:tr w:rsidR="006978B4" w:rsidRPr="009043BE" w14:paraId="0A1AA813" w14:textId="77777777" w:rsidTr="00842F42">
        <w:trPr>
          <w:jc w:val="center"/>
          <w:ins w:id="388" w:author="Chan Fernando" w:date="2020-05-14T12:45:00Z"/>
        </w:trPr>
        <w:tc>
          <w:tcPr>
            <w:tcW w:w="2378" w:type="dxa"/>
          </w:tcPr>
          <w:p w14:paraId="5ABA0567" w14:textId="77777777" w:rsidR="006978B4" w:rsidRPr="001734F8" w:rsidRDefault="006978B4" w:rsidP="00842F42">
            <w:pPr>
              <w:spacing w:after="0"/>
              <w:jc w:val="center"/>
              <w:rPr>
                <w:ins w:id="389" w:author="Chan Fernando" w:date="2020-05-14T12:45:00Z"/>
                <w:rFonts w:ascii="Arial" w:hAnsi="Arial" w:cs="Arial"/>
              </w:rPr>
            </w:pPr>
            <w:ins w:id="390" w:author="Chan Fernando" w:date="2020-05-14T12:45:00Z">
              <w:r w:rsidRPr="001734F8">
                <w:rPr>
                  <w:rFonts w:ascii="Arial" w:hAnsi="Arial" w:cs="Arial"/>
                  <w:b/>
                  <w:bCs/>
                </w:rPr>
                <w:t>Carrier Frequency (MHz)</w:t>
              </w:r>
            </w:ins>
          </w:p>
        </w:tc>
        <w:tc>
          <w:tcPr>
            <w:tcW w:w="1399" w:type="dxa"/>
          </w:tcPr>
          <w:p w14:paraId="2D6E17B6" w14:textId="77777777" w:rsidR="006978B4" w:rsidRPr="001734F8" w:rsidRDefault="006978B4" w:rsidP="00842F42">
            <w:pPr>
              <w:jc w:val="center"/>
              <w:rPr>
                <w:ins w:id="391" w:author="Chan Fernando" w:date="2020-05-14T12:45:00Z"/>
                <w:rFonts w:ascii="Arial" w:hAnsi="Arial" w:cs="Arial"/>
                <w:b/>
              </w:rPr>
            </w:pPr>
            <w:proofErr w:type="spellStart"/>
            <w:ins w:id="392" w:author="Chan Fernando" w:date="2020-05-14T12:45:00Z">
              <w:r w:rsidRPr="001734F8">
                <w:rPr>
                  <w:rFonts w:ascii="Arial" w:hAnsi="Arial" w:cs="Arial"/>
                  <w:b/>
                </w:rPr>
                <w:t>RB</w:t>
              </w:r>
              <w:r w:rsidRPr="001734F8">
                <w:rPr>
                  <w:rFonts w:ascii="Arial" w:hAnsi="Arial" w:cs="Arial"/>
                  <w:b/>
                  <w:vertAlign w:val="subscript"/>
                </w:rPr>
                <w:t>Start</w:t>
              </w:r>
              <w:proofErr w:type="spellEnd"/>
            </w:ins>
          </w:p>
        </w:tc>
        <w:tc>
          <w:tcPr>
            <w:tcW w:w="1533" w:type="dxa"/>
          </w:tcPr>
          <w:p w14:paraId="73906C0B" w14:textId="77777777" w:rsidR="006978B4" w:rsidRPr="001734F8" w:rsidRDefault="006978B4" w:rsidP="00842F42">
            <w:pPr>
              <w:jc w:val="center"/>
              <w:rPr>
                <w:ins w:id="393" w:author="Chan Fernando" w:date="2020-05-14T12:45:00Z"/>
                <w:rFonts w:ascii="Arial" w:hAnsi="Arial" w:cs="Arial"/>
                <w:b/>
              </w:rPr>
            </w:pPr>
            <w:ins w:id="394" w:author="Chan Fernando" w:date="2020-05-14T12:45:00Z">
              <w:r w:rsidRPr="001734F8">
                <w:rPr>
                  <w:rFonts w:ascii="Arial" w:hAnsi="Arial" w:cs="Arial"/>
                  <w:b/>
                </w:rPr>
                <w:t>A-</w:t>
              </w:r>
              <w:proofErr w:type="spellStart"/>
              <w:r w:rsidRPr="001734F8">
                <w:rPr>
                  <w:rFonts w:ascii="Arial" w:hAnsi="Arial" w:cs="Arial"/>
                  <w:b/>
                </w:rPr>
                <w:t>MPR</w:t>
              </w:r>
              <w:r w:rsidRPr="001734F8">
                <w:rPr>
                  <w:rFonts w:ascii="Arial" w:hAnsi="Arial" w:cs="Arial"/>
                  <w:b/>
                  <w:vertAlign w:val="subscript"/>
                </w:rPr>
                <w:t>Base</w:t>
              </w:r>
              <w:proofErr w:type="spellEnd"/>
              <w:r w:rsidRPr="001734F8">
                <w:rPr>
                  <w:rFonts w:ascii="Arial" w:hAnsi="Arial" w:cs="Arial"/>
                  <w:b/>
                </w:rPr>
                <w:t xml:space="preserve"> (dB)</w:t>
              </w:r>
            </w:ins>
          </w:p>
        </w:tc>
        <w:tc>
          <w:tcPr>
            <w:tcW w:w="1530" w:type="dxa"/>
          </w:tcPr>
          <w:p w14:paraId="068DD46A" w14:textId="77777777" w:rsidR="006978B4" w:rsidRPr="001734F8" w:rsidRDefault="006978B4" w:rsidP="00842F42">
            <w:pPr>
              <w:jc w:val="center"/>
              <w:rPr>
                <w:ins w:id="395" w:author="Chan Fernando" w:date="2020-05-14T12:45:00Z"/>
                <w:rFonts w:ascii="Arial" w:hAnsi="Arial" w:cs="Arial"/>
                <w:b/>
              </w:rPr>
            </w:pPr>
            <w:ins w:id="396" w:author="Chan Fernando" w:date="2020-05-14T12:45:00Z">
              <w:r w:rsidRPr="001734F8">
                <w:rPr>
                  <w:rFonts w:ascii="Arial" w:hAnsi="Arial" w:cs="Arial"/>
                  <w:b/>
                </w:rPr>
                <w:t>AMPR</w:t>
              </w:r>
              <w:r w:rsidRPr="001734F8">
                <w:rPr>
                  <w:rFonts w:ascii="Arial" w:hAnsi="Arial" w:cs="Arial"/>
                  <w:b/>
                  <w:vertAlign w:val="superscript"/>
                </w:rPr>
                <w:t>1</w:t>
              </w:r>
              <w:r w:rsidRPr="001734F8">
                <w:rPr>
                  <w:rFonts w:ascii="Arial" w:hAnsi="Arial" w:cs="Arial"/>
                  <w:b/>
                  <w:vertAlign w:val="subscript"/>
                </w:rPr>
                <w:t>Step</w:t>
              </w:r>
              <w:r w:rsidRPr="001734F8">
                <w:rPr>
                  <w:rFonts w:ascii="Arial" w:hAnsi="Arial" w:cs="Arial"/>
                  <w:b/>
                </w:rPr>
                <w:t xml:space="preserve"> (dB)</w:t>
              </w:r>
            </w:ins>
          </w:p>
        </w:tc>
      </w:tr>
      <w:tr w:rsidR="006978B4" w:rsidRPr="009043BE" w14:paraId="1172B5CA" w14:textId="77777777" w:rsidTr="00842F42">
        <w:trPr>
          <w:jc w:val="center"/>
          <w:ins w:id="397" w:author="Chan Fernando" w:date="2020-05-14T12:45:00Z"/>
        </w:trPr>
        <w:tc>
          <w:tcPr>
            <w:tcW w:w="2378" w:type="dxa"/>
            <w:vMerge w:val="restart"/>
            <w:vAlign w:val="center"/>
          </w:tcPr>
          <w:p w14:paraId="3BAE91E8" w14:textId="77777777" w:rsidR="006978B4" w:rsidRPr="009043BE" w:rsidRDefault="006978B4" w:rsidP="00842F42">
            <w:pPr>
              <w:jc w:val="center"/>
              <w:rPr>
                <w:ins w:id="398" w:author="Chan Fernando" w:date="2020-05-14T12:45:00Z"/>
              </w:rPr>
            </w:pPr>
            <w:ins w:id="399" w:author="Chan Fernando" w:date="2020-05-14T12:45:00Z">
              <w:r w:rsidRPr="009043BE">
                <w:t>5860</w:t>
              </w:r>
              <w:r w:rsidRPr="009043BE">
                <w:rPr>
                  <w:vertAlign w:val="superscript"/>
                </w:rPr>
                <w:t>1</w:t>
              </w:r>
            </w:ins>
          </w:p>
        </w:tc>
        <w:tc>
          <w:tcPr>
            <w:tcW w:w="1399" w:type="dxa"/>
          </w:tcPr>
          <w:p w14:paraId="3320432E" w14:textId="77777777" w:rsidR="006978B4" w:rsidRPr="009043BE" w:rsidRDefault="006978B4" w:rsidP="00842F42">
            <w:pPr>
              <w:jc w:val="center"/>
              <w:rPr>
                <w:ins w:id="400" w:author="Chan Fernando" w:date="2020-05-14T12:45:00Z"/>
              </w:rPr>
            </w:pPr>
            <w:ins w:id="401" w:author="Chan Fernando" w:date="2020-05-14T12:45:00Z">
              <w:r>
                <w:t>0 to 1</w:t>
              </w:r>
            </w:ins>
          </w:p>
        </w:tc>
        <w:tc>
          <w:tcPr>
            <w:tcW w:w="1533" w:type="dxa"/>
          </w:tcPr>
          <w:p w14:paraId="77BE03A4" w14:textId="77777777" w:rsidR="006978B4" w:rsidRPr="009043BE" w:rsidRDefault="006978B4" w:rsidP="00842F42">
            <w:pPr>
              <w:jc w:val="center"/>
              <w:rPr>
                <w:ins w:id="402" w:author="Chan Fernando" w:date="2020-05-14T12:45:00Z"/>
                <w:bCs/>
              </w:rPr>
            </w:pPr>
            <w:ins w:id="403" w:author="Chan Fernando" w:date="2020-05-14T12:45:00Z">
              <w:r w:rsidRPr="009043BE">
                <w:rPr>
                  <w:bCs/>
                </w:rPr>
                <w:t xml:space="preserve">≤ </w:t>
              </w:r>
              <w:r>
                <w:rPr>
                  <w:bCs/>
                </w:rPr>
                <w:t>25</w:t>
              </w:r>
            </w:ins>
          </w:p>
        </w:tc>
        <w:tc>
          <w:tcPr>
            <w:tcW w:w="1530" w:type="dxa"/>
            <w:vMerge w:val="restart"/>
            <w:vAlign w:val="center"/>
          </w:tcPr>
          <w:p w14:paraId="4F9E92CE" w14:textId="77777777" w:rsidR="006978B4" w:rsidRPr="009043BE" w:rsidRDefault="006978B4" w:rsidP="00842F42">
            <w:pPr>
              <w:jc w:val="center"/>
              <w:rPr>
                <w:ins w:id="404" w:author="Chan Fernando" w:date="2020-05-14T12:45:00Z"/>
              </w:rPr>
            </w:pPr>
            <w:ins w:id="405" w:author="Chan Fernando" w:date="2020-05-14T12:45:00Z">
              <w:r w:rsidRPr="009043BE">
                <w:t>TBD</w:t>
              </w:r>
            </w:ins>
          </w:p>
        </w:tc>
      </w:tr>
      <w:tr w:rsidR="006978B4" w:rsidRPr="009043BE" w14:paraId="53B8B126" w14:textId="77777777" w:rsidTr="00842F42">
        <w:trPr>
          <w:jc w:val="center"/>
          <w:ins w:id="406" w:author="Chan Fernando" w:date="2020-05-14T12:45:00Z"/>
        </w:trPr>
        <w:tc>
          <w:tcPr>
            <w:tcW w:w="2378" w:type="dxa"/>
            <w:vMerge/>
            <w:vAlign w:val="center"/>
          </w:tcPr>
          <w:p w14:paraId="78B4CEC3" w14:textId="77777777" w:rsidR="006978B4" w:rsidRPr="009043BE" w:rsidRDefault="006978B4" w:rsidP="00842F42">
            <w:pPr>
              <w:jc w:val="center"/>
              <w:rPr>
                <w:ins w:id="407" w:author="Chan Fernando" w:date="2020-05-14T12:45:00Z"/>
              </w:rPr>
            </w:pPr>
          </w:p>
        </w:tc>
        <w:tc>
          <w:tcPr>
            <w:tcW w:w="1399" w:type="dxa"/>
          </w:tcPr>
          <w:p w14:paraId="4B6CFA83" w14:textId="77777777" w:rsidR="006978B4" w:rsidRPr="009043BE" w:rsidRDefault="006978B4" w:rsidP="00842F42">
            <w:pPr>
              <w:jc w:val="center"/>
              <w:rPr>
                <w:ins w:id="408" w:author="Chan Fernando" w:date="2020-05-14T12:45:00Z"/>
              </w:rPr>
            </w:pPr>
            <w:ins w:id="409" w:author="Chan Fernando" w:date="2020-05-14T12:45:00Z">
              <w:r>
                <w:t>2 to 4</w:t>
              </w:r>
            </w:ins>
          </w:p>
        </w:tc>
        <w:tc>
          <w:tcPr>
            <w:tcW w:w="1533" w:type="dxa"/>
          </w:tcPr>
          <w:p w14:paraId="2ED34E2E" w14:textId="77777777" w:rsidR="006978B4" w:rsidRPr="009043BE" w:rsidRDefault="006978B4" w:rsidP="00842F42">
            <w:pPr>
              <w:jc w:val="center"/>
              <w:rPr>
                <w:ins w:id="410" w:author="Chan Fernando" w:date="2020-05-14T12:45:00Z"/>
                <w:bCs/>
              </w:rPr>
            </w:pPr>
            <w:ins w:id="411" w:author="Chan Fernando" w:date="2020-05-14T12:45:00Z">
              <w:r w:rsidRPr="009043BE">
                <w:rPr>
                  <w:bCs/>
                </w:rPr>
                <w:t xml:space="preserve">≤ </w:t>
              </w:r>
              <w:r w:rsidRPr="009043BE">
                <w:t>12</w:t>
              </w:r>
            </w:ins>
          </w:p>
        </w:tc>
        <w:tc>
          <w:tcPr>
            <w:tcW w:w="1530" w:type="dxa"/>
            <w:vMerge/>
            <w:vAlign w:val="center"/>
          </w:tcPr>
          <w:p w14:paraId="7B6B0556" w14:textId="77777777" w:rsidR="006978B4" w:rsidRPr="009043BE" w:rsidRDefault="006978B4" w:rsidP="00842F42">
            <w:pPr>
              <w:jc w:val="center"/>
              <w:rPr>
                <w:ins w:id="412" w:author="Chan Fernando" w:date="2020-05-14T12:45:00Z"/>
              </w:rPr>
            </w:pPr>
          </w:p>
        </w:tc>
      </w:tr>
      <w:tr w:rsidR="006978B4" w:rsidRPr="009043BE" w14:paraId="0CF4E5D0" w14:textId="77777777" w:rsidTr="00842F42">
        <w:trPr>
          <w:jc w:val="center"/>
          <w:ins w:id="413" w:author="Chan Fernando" w:date="2020-05-14T12:45:00Z"/>
        </w:trPr>
        <w:tc>
          <w:tcPr>
            <w:tcW w:w="2378" w:type="dxa"/>
            <w:vMerge/>
            <w:vAlign w:val="center"/>
          </w:tcPr>
          <w:p w14:paraId="6F70D0D9" w14:textId="77777777" w:rsidR="006978B4" w:rsidRPr="009043BE" w:rsidRDefault="006978B4" w:rsidP="00842F42">
            <w:pPr>
              <w:jc w:val="center"/>
              <w:rPr>
                <w:ins w:id="414" w:author="Chan Fernando" w:date="2020-05-14T12:45:00Z"/>
              </w:rPr>
            </w:pPr>
          </w:p>
        </w:tc>
        <w:tc>
          <w:tcPr>
            <w:tcW w:w="1399" w:type="dxa"/>
          </w:tcPr>
          <w:p w14:paraId="56091110" w14:textId="77777777" w:rsidR="006978B4" w:rsidRPr="009043BE" w:rsidRDefault="006978B4" w:rsidP="00842F42">
            <w:pPr>
              <w:jc w:val="center"/>
              <w:rPr>
                <w:ins w:id="415" w:author="Chan Fernando" w:date="2020-05-14T12:45:00Z"/>
              </w:rPr>
            </w:pPr>
            <w:ins w:id="416" w:author="Chan Fernando" w:date="2020-05-14T12:45:00Z">
              <w:r>
                <w:t>5 to 7</w:t>
              </w:r>
            </w:ins>
          </w:p>
        </w:tc>
        <w:tc>
          <w:tcPr>
            <w:tcW w:w="1533" w:type="dxa"/>
          </w:tcPr>
          <w:p w14:paraId="34E072F2" w14:textId="77777777" w:rsidR="006978B4" w:rsidRPr="009043BE" w:rsidRDefault="006978B4" w:rsidP="00842F42">
            <w:pPr>
              <w:jc w:val="center"/>
              <w:rPr>
                <w:ins w:id="417" w:author="Chan Fernando" w:date="2020-05-14T12:45:00Z"/>
                <w:bCs/>
              </w:rPr>
            </w:pPr>
            <w:ins w:id="418" w:author="Chan Fernando" w:date="2020-05-14T12:45:00Z">
              <w:r w:rsidRPr="009043BE">
                <w:rPr>
                  <w:bCs/>
                </w:rPr>
                <w:t xml:space="preserve">≤ </w:t>
              </w:r>
              <w:r w:rsidRPr="009043BE">
                <w:t>10.5</w:t>
              </w:r>
            </w:ins>
          </w:p>
        </w:tc>
        <w:tc>
          <w:tcPr>
            <w:tcW w:w="1530" w:type="dxa"/>
            <w:vMerge/>
            <w:vAlign w:val="center"/>
          </w:tcPr>
          <w:p w14:paraId="21A6897B" w14:textId="77777777" w:rsidR="006978B4" w:rsidRPr="009043BE" w:rsidRDefault="006978B4" w:rsidP="00842F42">
            <w:pPr>
              <w:jc w:val="center"/>
              <w:rPr>
                <w:ins w:id="419" w:author="Chan Fernando" w:date="2020-05-14T12:45:00Z"/>
              </w:rPr>
            </w:pPr>
          </w:p>
        </w:tc>
      </w:tr>
      <w:tr w:rsidR="006978B4" w:rsidRPr="009043BE" w14:paraId="25855DA6" w14:textId="77777777" w:rsidTr="00842F42">
        <w:trPr>
          <w:jc w:val="center"/>
          <w:ins w:id="420" w:author="Chan Fernando" w:date="2020-05-14T12:45:00Z"/>
        </w:trPr>
        <w:tc>
          <w:tcPr>
            <w:tcW w:w="2378" w:type="dxa"/>
            <w:vMerge/>
            <w:vAlign w:val="center"/>
          </w:tcPr>
          <w:p w14:paraId="2A2123E5" w14:textId="77777777" w:rsidR="006978B4" w:rsidRPr="009043BE" w:rsidRDefault="006978B4" w:rsidP="00842F42">
            <w:pPr>
              <w:jc w:val="center"/>
              <w:rPr>
                <w:ins w:id="421" w:author="Chan Fernando" w:date="2020-05-14T12:45:00Z"/>
              </w:rPr>
            </w:pPr>
          </w:p>
        </w:tc>
        <w:tc>
          <w:tcPr>
            <w:tcW w:w="1399" w:type="dxa"/>
          </w:tcPr>
          <w:p w14:paraId="546ADF08" w14:textId="77777777" w:rsidR="006978B4" w:rsidRPr="009043BE" w:rsidRDefault="006978B4" w:rsidP="00842F42">
            <w:pPr>
              <w:jc w:val="center"/>
              <w:rPr>
                <w:ins w:id="422" w:author="Chan Fernando" w:date="2020-05-14T12:45:00Z"/>
              </w:rPr>
            </w:pPr>
            <w:ins w:id="423" w:author="Chan Fernando" w:date="2020-05-14T12:45:00Z">
              <w:r>
                <w:t>8 to 10</w:t>
              </w:r>
            </w:ins>
          </w:p>
        </w:tc>
        <w:tc>
          <w:tcPr>
            <w:tcW w:w="1533" w:type="dxa"/>
          </w:tcPr>
          <w:p w14:paraId="22FB23C1" w14:textId="77777777" w:rsidR="006978B4" w:rsidRPr="009043BE" w:rsidRDefault="006978B4" w:rsidP="00842F42">
            <w:pPr>
              <w:jc w:val="center"/>
              <w:rPr>
                <w:ins w:id="424" w:author="Chan Fernando" w:date="2020-05-14T12:45:00Z"/>
                <w:bCs/>
              </w:rPr>
            </w:pPr>
            <w:ins w:id="425" w:author="Chan Fernando" w:date="2020-05-14T12:45:00Z">
              <w:r w:rsidRPr="009043BE">
                <w:rPr>
                  <w:bCs/>
                </w:rPr>
                <w:t xml:space="preserve">≤ </w:t>
              </w:r>
              <w:r w:rsidRPr="009043BE">
                <w:t>8</w:t>
              </w:r>
            </w:ins>
          </w:p>
        </w:tc>
        <w:tc>
          <w:tcPr>
            <w:tcW w:w="1530" w:type="dxa"/>
            <w:vMerge/>
            <w:vAlign w:val="center"/>
          </w:tcPr>
          <w:p w14:paraId="17976188" w14:textId="77777777" w:rsidR="006978B4" w:rsidRPr="009043BE" w:rsidRDefault="006978B4" w:rsidP="00842F42">
            <w:pPr>
              <w:jc w:val="center"/>
              <w:rPr>
                <w:ins w:id="426" w:author="Chan Fernando" w:date="2020-05-14T12:45:00Z"/>
              </w:rPr>
            </w:pPr>
          </w:p>
        </w:tc>
      </w:tr>
      <w:tr w:rsidR="006978B4" w:rsidRPr="009043BE" w14:paraId="723DC38A" w14:textId="77777777" w:rsidTr="00842F42">
        <w:trPr>
          <w:jc w:val="center"/>
          <w:ins w:id="427" w:author="Chan Fernando" w:date="2020-05-14T12:45:00Z"/>
        </w:trPr>
        <w:tc>
          <w:tcPr>
            <w:tcW w:w="2378" w:type="dxa"/>
            <w:vMerge/>
            <w:vAlign w:val="center"/>
          </w:tcPr>
          <w:p w14:paraId="08666879" w14:textId="77777777" w:rsidR="006978B4" w:rsidRPr="009043BE" w:rsidRDefault="006978B4" w:rsidP="00842F42">
            <w:pPr>
              <w:jc w:val="center"/>
              <w:rPr>
                <w:ins w:id="428" w:author="Chan Fernando" w:date="2020-05-14T12:45:00Z"/>
              </w:rPr>
            </w:pPr>
          </w:p>
        </w:tc>
        <w:tc>
          <w:tcPr>
            <w:tcW w:w="1399" w:type="dxa"/>
          </w:tcPr>
          <w:p w14:paraId="5BC2A227" w14:textId="77777777" w:rsidR="006978B4" w:rsidRPr="009043BE" w:rsidRDefault="006978B4" w:rsidP="00842F42">
            <w:pPr>
              <w:jc w:val="center"/>
              <w:rPr>
                <w:ins w:id="429" w:author="Chan Fernando" w:date="2020-05-14T12:45:00Z"/>
              </w:rPr>
            </w:pPr>
            <w:ins w:id="430" w:author="Chan Fernando" w:date="2020-05-14T12:45:00Z">
              <w:r>
                <w:t>11 to 13</w:t>
              </w:r>
            </w:ins>
          </w:p>
        </w:tc>
        <w:tc>
          <w:tcPr>
            <w:tcW w:w="1533" w:type="dxa"/>
          </w:tcPr>
          <w:p w14:paraId="54D394D9" w14:textId="77777777" w:rsidR="006978B4" w:rsidRPr="009043BE" w:rsidRDefault="006978B4" w:rsidP="00842F42">
            <w:pPr>
              <w:jc w:val="center"/>
              <w:rPr>
                <w:ins w:id="431" w:author="Chan Fernando" w:date="2020-05-14T12:45:00Z"/>
                <w:bCs/>
              </w:rPr>
            </w:pPr>
            <w:ins w:id="432" w:author="Chan Fernando" w:date="2020-05-14T12:45:00Z">
              <w:r w:rsidRPr="009043BE">
                <w:rPr>
                  <w:bCs/>
                </w:rPr>
                <w:t xml:space="preserve">≤ </w:t>
              </w:r>
              <w:r w:rsidRPr="009043BE">
                <w:t>7</w:t>
              </w:r>
            </w:ins>
          </w:p>
        </w:tc>
        <w:tc>
          <w:tcPr>
            <w:tcW w:w="1530" w:type="dxa"/>
            <w:vMerge/>
            <w:vAlign w:val="center"/>
          </w:tcPr>
          <w:p w14:paraId="54022B23" w14:textId="77777777" w:rsidR="006978B4" w:rsidRPr="009043BE" w:rsidRDefault="006978B4" w:rsidP="00842F42">
            <w:pPr>
              <w:jc w:val="center"/>
              <w:rPr>
                <w:ins w:id="433" w:author="Chan Fernando" w:date="2020-05-14T12:45:00Z"/>
              </w:rPr>
            </w:pPr>
          </w:p>
        </w:tc>
      </w:tr>
      <w:tr w:rsidR="006978B4" w:rsidRPr="009043BE" w14:paraId="0A519CE8" w14:textId="77777777" w:rsidTr="00842F42">
        <w:trPr>
          <w:jc w:val="center"/>
          <w:ins w:id="434" w:author="Chan Fernando" w:date="2020-05-14T12:45:00Z"/>
        </w:trPr>
        <w:tc>
          <w:tcPr>
            <w:tcW w:w="2378" w:type="dxa"/>
            <w:vMerge w:val="restart"/>
            <w:vAlign w:val="center"/>
          </w:tcPr>
          <w:p w14:paraId="46837F91" w14:textId="77777777" w:rsidR="006978B4" w:rsidRPr="009043BE" w:rsidRDefault="006978B4" w:rsidP="00842F42">
            <w:pPr>
              <w:jc w:val="center"/>
              <w:rPr>
                <w:ins w:id="435" w:author="Chan Fernando" w:date="2020-05-14T12:45:00Z"/>
              </w:rPr>
            </w:pPr>
            <w:ins w:id="436" w:author="Chan Fernando" w:date="2020-05-14T12:45:00Z">
              <w:r w:rsidRPr="009043BE">
                <w:t>5860</w:t>
              </w:r>
              <w:r w:rsidRPr="009043BE">
                <w:rPr>
                  <w:vertAlign w:val="superscript"/>
                </w:rPr>
                <w:t>2</w:t>
              </w:r>
              <w:r w:rsidRPr="009043BE">
                <w:t>, 5870, 5880, 5890, 5910, 5920</w:t>
              </w:r>
            </w:ins>
          </w:p>
        </w:tc>
        <w:tc>
          <w:tcPr>
            <w:tcW w:w="1399" w:type="dxa"/>
          </w:tcPr>
          <w:p w14:paraId="3DC1B006" w14:textId="77777777" w:rsidR="006978B4" w:rsidRPr="009043BE" w:rsidRDefault="006978B4" w:rsidP="00842F42">
            <w:pPr>
              <w:jc w:val="center"/>
              <w:rPr>
                <w:ins w:id="437" w:author="Chan Fernando" w:date="2020-05-14T12:45:00Z"/>
              </w:rPr>
            </w:pPr>
            <w:ins w:id="438" w:author="Chan Fernando" w:date="2020-05-14T12:45:00Z">
              <w:r>
                <w:t>0 to 1</w:t>
              </w:r>
            </w:ins>
          </w:p>
        </w:tc>
        <w:tc>
          <w:tcPr>
            <w:tcW w:w="1533" w:type="dxa"/>
          </w:tcPr>
          <w:p w14:paraId="4A8AA18F" w14:textId="77777777" w:rsidR="006978B4" w:rsidRPr="009043BE" w:rsidRDefault="006978B4" w:rsidP="00842F42">
            <w:pPr>
              <w:jc w:val="center"/>
              <w:rPr>
                <w:ins w:id="439" w:author="Chan Fernando" w:date="2020-05-14T12:45:00Z"/>
              </w:rPr>
            </w:pPr>
            <w:ins w:id="440" w:author="Chan Fernando" w:date="2020-05-14T12:45:00Z">
              <w:r w:rsidRPr="009043BE">
                <w:rPr>
                  <w:bCs/>
                </w:rPr>
                <w:t xml:space="preserve">≤ </w:t>
              </w:r>
              <w:r w:rsidRPr="009043BE">
                <w:t>6.5</w:t>
              </w:r>
            </w:ins>
          </w:p>
        </w:tc>
        <w:tc>
          <w:tcPr>
            <w:tcW w:w="1530" w:type="dxa"/>
            <w:vMerge w:val="restart"/>
            <w:vAlign w:val="center"/>
          </w:tcPr>
          <w:p w14:paraId="4364BA73" w14:textId="77777777" w:rsidR="006978B4" w:rsidRPr="009043BE" w:rsidRDefault="006978B4" w:rsidP="00842F42">
            <w:pPr>
              <w:jc w:val="center"/>
              <w:rPr>
                <w:ins w:id="441" w:author="Chan Fernando" w:date="2020-05-14T12:45:00Z"/>
              </w:rPr>
            </w:pPr>
            <w:ins w:id="442" w:author="Chan Fernando" w:date="2020-05-14T12:45:00Z">
              <w:r w:rsidRPr="009043BE">
                <w:t>0.25</w:t>
              </w:r>
            </w:ins>
          </w:p>
        </w:tc>
      </w:tr>
      <w:tr w:rsidR="006978B4" w:rsidRPr="009043BE" w14:paraId="58DD9E70" w14:textId="77777777" w:rsidTr="00842F42">
        <w:trPr>
          <w:jc w:val="center"/>
          <w:ins w:id="443" w:author="Chan Fernando" w:date="2020-05-14T12:45:00Z"/>
        </w:trPr>
        <w:tc>
          <w:tcPr>
            <w:tcW w:w="2378" w:type="dxa"/>
            <w:vMerge/>
          </w:tcPr>
          <w:p w14:paraId="77FD1C90" w14:textId="77777777" w:rsidR="006978B4" w:rsidRPr="009043BE" w:rsidRDefault="006978B4" w:rsidP="00842F42">
            <w:pPr>
              <w:jc w:val="center"/>
              <w:rPr>
                <w:ins w:id="444" w:author="Chan Fernando" w:date="2020-05-14T12:45:00Z"/>
              </w:rPr>
            </w:pPr>
          </w:p>
        </w:tc>
        <w:tc>
          <w:tcPr>
            <w:tcW w:w="1399" w:type="dxa"/>
          </w:tcPr>
          <w:p w14:paraId="443DA790" w14:textId="77777777" w:rsidR="006978B4" w:rsidRPr="009043BE" w:rsidRDefault="006978B4" w:rsidP="00842F42">
            <w:pPr>
              <w:jc w:val="center"/>
              <w:rPr>
                <w:ins w:id="445" w:author="Chan Fernando" w:date="2020-05-14T12:45:00Z"/>
              </w:rPr>
            </w:pPr>
            <w:ins w:id="446" w:author="Chan Fernando" w:date="2020-05-14T12:45:00Z">
              <w:r>
                <w:t>2 to 4</w:t>
              </w:r>
            </w:ins>
          </w:p>
        </w:tc>
        <w:tc>
          <w:tcPr>
            <w:tcW w:w="1533" w:type="dxa"/>
          </w:tcPr>
          <w:p w14:paraId="0C5224D8" w14:textId="77777777" w:rsidR="006978B4" w:rsidRPr="009043BE" w:rsidRDefault="006978B4" w:rsidP="00842F42">
            <w:pPr>
              <w:jc w:val="center"/>
              <w:rPr>
                <w:ins w:id="447" w:author="Chan Fernando" w:date="2020-05-14T12:45:00Z"/>
              </w:rPr>
            </w:pPr>
            <w:ins w:id="448" w:author="Chan Fernando" w:date="2020-05-14T12:45:00Z">
              <w:r w:rsidRPr="009043BE">
                <w:rPr>
                  <w:bCs/>
                </w:rPr>
                <w:t xml:space="preserve">≤ </w:t>
              </w:r>
              <w:r w:rsidRPr="009043BE">
                <w:t>5.5</w:t>
              </w:r>
            </w:ins>
          </w:p>
        </w:tc>
        <w:tc>
          <w:tcPr>
            <w:tcW w:w="1530" w:type="dxa"/>
            <w:vMerge/>
          </w:tcPr>
          <w:p w14:paraId="465C2AAA" w14:textId="77777777" w:rsidR="006978B4" w:rsidRPr="009043BE" w:rsidRDefault="006978B4" w:rsidP="00842F42">
            <w:pPr>
              <w:jc w:val="center"/>
              <w:rPr>
                <w:ins w:id="449" w:author="Chan Fernando" w:date="2020-05-14T12:45:00Z"/>
              </w:rPr>
            </w:pPr>
          </w:p>
        </w:tc>
      </w:tr>
      <w:tr w:rsidR="006978B4" w:rsidRPr="009043BE" w14:paraId="427CA69C" w14:textId="77777777" w:rsidTr="00842F42">
        <w:trPr>
          <w:jc w:val="center"/>
          <w:ins w:id="450" w:author="Chan Fernando" w:date="2020-05-14T12:45:00Z"/>
        </w:trPr>
        <w:tc>
          <w:tcPr>
            <w:tcW w:w="2378" w:type="dxa"/>
            <w:vMerge/>
          </w:tcPr>
          <w:p w14:paraId="491410FE" w14:textId="77777777" w:rsidR="006978B4" w:rsidRPr="009043BE" w:rsidRDefault="006978B4" w:rsidP="00842F42">
            <w:pPr>
              <w:jc w:val="center"/>
              <w:rPr>
                <w:ins w:id="451" w:author="Chan Fernando" w:date="2020-05-14T12:45:00Z"/>
              </w:rPr>
            </w:pPr>
          </w:p>
        </w:tc>
        <w:tc>
          <w:tcPr>
            <w:tcW w:w="1399" w:type="dxa"/>
          </w:tcPr>
          <w:p w14:paraId="21DCC61A" w14:textId="77777777" w:rsidR="006978B4" w:rsidRPr="009043BE" w:rsidRDefault="006978B4" w:rsidP="00842F42">
            <w:pPr>
              <w:jc w:val="center"/>
              <w:rPr>
                <w:ins w:id="452" w:author="Chan Fernando" w:date="2020-05-14T12:45:00Z"/>
              </w:rPr>
            </w:pPr>
            <w:ins w:id="453" w:author="Chan Fernando" w:date="2020-05-14T12:45:00Z">
              <w:r>
                <w:t>5 to 6</w:t>
              </w:r>
            </w:ins>
          </w:p>
        </w:tc>
        <w:tc>
          <w:tcPr>
            <w:tcW w:w="1533" w:type="dxa"/>
          </w:tcPr>
          <w:p w14:paraId="2DA8A784" w14:textId="77777777" w:rsidR="006978B4" w:rsidRPr="009043BE" w:rsidRDefault="006978B4" w:rsidP="00842F42">
            <w:pPr>
              <w:jc w:val="center"/>
              <w:rPr>
                <w:ins w:id="454" w:author="Chan Fernando" w:date="2020-05-14T12:45:00Z"/>
              </w:rPr>
            </w:pPr>
            <w:ins w:id="455" w:author="Chan Fernando" w:date="2020-05-14T12:45:00Z">
              <w:r w:rsidRPr="009043BE">
                <w:rPr>
                  <w:bCs/>
                </w:rPr>
                <w:t xml:space="preserve">≤ </w:t>
              </w:r>
              <w:r w:rsidRPr="009043BE">
                <w:t>4.0</w:t>
              </w:r>
            </w:ins>
          </w:p>
        </w:tc>
        <w:tc>
          <w:tcPr>
            <w:tcW w:w="1530" w:type="dxa"/>
            <w:vMerge/>
          </w:tcPr>
          <w:p w14:paraId="3A2F4526" w14:textId="77777777" w:rsidR="006978B4" w:rsidRPr="009043BE" w:rsidRDefault="006978B4" w:rsidP="00842F42">
            <w:pPr>
              <w:jc w:val="center"/>
              <w:rPr>
                <w:ins w:id="456" w:author="Chan Fernando" w:date="2020-05-14T12:45:00Z"/>
              </w:rPr>
            </w:pPr>
          </w:p>
        </w:tc>
      </w:tr>
      <w:tr w:rsidR="006978B4" w:rsidRPr="009043BE" w14:paraId="680BC82F" w14:textId="77777777" w:rsidTr="00842F42">
        <w:trPr>
          <w:jc w:val="center"/>
          <w:ins w:id="457" w:author="Chan Fernando" w:date="2020-05-14T12:45:00Z"/>
        </w:trPr>
        <w:tc>
          <w:tcPr>
            <w:tcW w:w="2378" w:type="dxa"/>
            <w:vMerge/>
          </w:tcPr>
          <w:p w14:paraId="4310866A" w14:textId="77777777" w:rsidR="006978B4" w:rsidRPr="009043BE" w:rsidRDefault="006978B4" w:rsidP="00842F42">
            <w:pPr>
              <w:jc w:val="center"/>
              <w:rPr>
                <w:ins w:id="458" w:author="Chan Fernando" w:date="2020-05-14T12:45:00Z"/>
              </w:rPr>
            </w:pPr>
          </w:p>
        </w:tc>
        <w:tc>
          <w:tcPr>
            <w:tcW w:w="1399" w:type="dxa"/>
          </w:tcPr>
          <w:p w14:paraId="6C015EE1" w14:textId="77777777" w:rsidR="006978B4" w:rsidRPr="009043BE" w:rsidRDefault="006978B4" w:rsidP="00842F42">
            <w:pPr>
              <w:jc w:val="center"/>
              <w:rPr>
                <w:ins w:id="459" w:author="Chan Fernando" w:date="2020-05-14T12:45:00Z"/>
              </w:rPr>
            </w:pPr>
            <w:ins w:id="460" w:author="Chan Fernando" w:date="2020-05-14T12:45:00Z">
              <w:r>
                <w:t>7 to 9</w:t>
              </w:r>
            </w:ins>
          </w:p>
        </w:tc>
        <w:tc>
          <w:tcPr>
            <w:tcW w:w="1533" w:type="dxa"/>
          </w:tcPr>
          <w:p w14:paraId="0BA1DDCB" w14:textId="77777777" w:rsidR="006978B4" w:rsidRPr="009043BE" w:rsidRDefault="006978B4" w:rsidP="00842F42">
            <w:pPr>
              <w:jc w:val="center"/>
              <w:rPr>
                <w:ins w:id="461" w:author="Chan Fernando" w:date="2020-05-14T12:45:00Z"/>
              </w:rPr>
            </w:pPr>
            <w:ins w:id="462" w:author="Chan Fernando" w:date="2020-05-14T12:45:00Z">
              <w:r w:rsidRPr="009043BE">
                <w:rPr>
                  <w:bCs/>
                </w:rPr>
                <w:t xml:space="preserve">≤ </w:t>
              </w:r>
              <w:r w:rsidRPr="009043BE">
                <w:t>3.0</w:t>
              </w:r>
            </w:ins>
          </w:p>
        </w:tc>
        <w:tc>
          <w:tcPr>
            <w:tcW w:w="1530" w:type="dxa"/>
            <w:vMerge/>
          </w:tcPr>
          <w:p w14:paraId="5BC6788E" w14:textId="77777777" w:rsidR="006978B4" w:rsidRPr="009043BE" w:rsidRDefault="006978B4" w:rsidP="00842F42">
            <w:pPr>
              <w:jc w:val="center"/>
              <w:rPr>
                <w:ins w:id="463" w:author="Chan Fernando" w:date="2020-05-14T12:45:00Z"/>
              </w:rPr>
            </w:pPr>
          </w:p>
        </w:tc>
      </w:tr>
      <w:tr w:rsidR="006978B4" w:rsidRPr="009043BE" w14:paraId="382A277D" w14:textId="77777777" w:rsidTr="00842F42">
        <w:trPr>
          <w:jc w:val="center"/>
          <w:ins w:id="464" w:author="Chan Fernando" w:date="2020-05-14T12:45:00Z"/>
        </w:trPr>
        <w:tc>
          <w:tcPr>
            <w:tcW w:w="2378" w:type="dxa"/>
            <w:vMerge/>
          </w:tcPr>
          <w:p w14:paraId="270BA2CB" w14:textId="77777777" w:rsidR="006978B4" w:rsidRPr="009043BE" w:rsidRDefault="006978B4" w:rsidP="00842F42">
            <w:pPr>
              <w:jc w:val="center"/>
              <w:rPr>
                <w:ins w:id="465" w:author="Chan Fernando" w:date="2020-05-14T12:45:00Z"/>
              </w:rPr>
            </w:pPr>
          </w:p>
        </w:tc>
        <w:tc>
          <w:tcPr>
            <w:tcW w:w="1399" w:type="dxa"/>
          </w:tcPr>
          <w:p w14:paraId="047118EC" w14:textId="77777777" w:rsidR="006978B4" w:rsidRPr="009043BE" w:rsidRDefault="006978B4" w:rsidP="00842F42">
            <w:pPr>
              <w:jc w:val="center"/>
              <w:rPr>
                <w:ins w:id="466" w:author="Chan Fernando" w:date="2020-05-14T12:45:00Z"/>
              </w:rPr>
            </w:pPr>
            <w:ins w:id="467" w:author="Chan Fernando" w:date="2020-05-14T12:45:00Z">
              <w:r>
                <w:t>10 to 12</w:t>
              </w:r>
            </w:ins>
          </w:p>
        </w:tc>
        <w:tc>
          <w:tcPr>
            <w:tcW w:w="1533" w:type="dxa"/>
          </w:tcPr>
          <w:p w14:paraId="01D5BAAE" w14:textId="77777777" w:rsidR="006978B4" w:rsidRPr="009043BE" w:rsidRDefault="006978B4" w:rsidP="00842F42">
            <w:pPr>
              <w:jc w:val="center"/>
              <w:rPr>
                <w:ins w:id="468" w:author="Chan Fernando" w:date="2020-05-14T12:45:00Z"/>
              </w:rPr>
            </w:pPr>
            <w:ins w:id="469" w:author="Chan Fernando" w:date="2020-05-14T12:45:00Z">
              <w:r w:rsidRPr="009043BE">
                <w:rPr>
                  <w:bCs/>
                </w:rPr>
                <w:t xml:space="preserve">≤ </w:t>
              </w:r>
              <w:r w:rsidRPr="009043BE">
                <w:t>5.5</w:t>
              </w:r>
            </w:ins>
          </w:p>
        </w:tc>
        <w:tc>
          <w:tcPr>
            <w:tcW w:w="1530" w:type="dxa"/>
            <w:vMerge/>
          </w:tcPr>
          <w:p w14:paraId="7F674760" w14:textId="77777777" w:rsidR="006978B4" w:rsidRPr="009043BE" w:rsidRDefault="006978B4" w:rsidP="00842F42">
            <w:pPr>
              <w:jc w:val="center"/>
              <w:rPr>
                <w:ins w:id="470" w:author="Chan Fernando" w:date="2020-05-14T12:45:00Z"/>
              </w:rPr>
            </w:pPr>
          </w:p>
        </w:tc>
      </w:tr>
      <w:tr w:rsidR="006978B4" w:rsidRPr="009043BE" w14:paraId="4B9573E8" w14:textId="77777777" w:rsidTr="00842F42">
        <w:trPr>
          <w:jc w:val="center"/>
          <w:ins w:id="471" w:author="Chan Fernando" w:date="2020-05-14T12:45:00Z"/>
        </w:trPr>
        <w:tc>
          <w:tcPr>
            <w:tcW w:w="2378" w:type="dxa"/>
            <w:vMerge/>
          </w:tcPr>
          <w:p w14:paraId="4439A952" w14:textId="77777777" w:rsidR="006978B4" w:rsidRPr="009043BE" w:rsidRDefault="006978B4" w:rsidP="00842F42">
            <w:pPr>
              <w:jc w:val="center"/>
              <w:rPr>
                <w:ins w:id="472" w:author="Chan Fernando" w:date="2020-05-14T12:45:00Z"/>
              </w:rPr>
            </w:pPr>
          </w:p>
        </w:tc>
        <w:tc>
          <w:tcPr>
            <w:tcW w:w="1399" w:type="dxa"/>
          </w:tcPr>
          <w:p w14:paraId="7321907E" w14:textId="77777777" w:rsidR="006978B4" w:rsidRPr="009043BE" w:rsidRDefault="006978B4" w:rsidP="00842F42">
            <w:pPr>
              <w:jc w:val="center"/>
              <w:rPr>
                <w:ins w:id="473" w:author="Chan Fernando" w:date="2020-05-14T12:45:00Z"/>
              </w:rPr>
            </w:pPr>
            <w:ins w:id="474" w:author="Chan Fernando" w:date="2020-05-14T12:45:00Z">
              <w:r>
                <w:t>13</w:t>
              </w:r>
            </w:ins>
          </w:p>
        </w:tc>
        <w:tc>
          <w:tcPr>
            <w:tcW w:w="1533" w:type="dxa"/>
          </w:tcPr>
          <w:p w14:paraId="69B12C94" w14:textId="77777777" w:rsidR="006978B4" w:rsidRPr="009043BE" w:rsidRDefault="006978B4" w:rsidP="00842F42">
            <w:pPr>
              <w:jc w:val="center"/>
              <w:rPr>
                <w:ins w:id="475" w:author="Chan Fernando" w:date="2020-05-14T12:45:00Z"/>
              </w:rPr>
            </w:pPr>
            <w:ins w:id="476" w:author="Chan Fernando" w:date="2020-05-14T12:45:00Z">
              <w:r w:rsidRPr="009043BE">
                <w:rPr>
                  <w:bCs/>
                </w:rPr>
                <w:t xml:space="preserve">≤ </w:t>
              </w:r>
              <w:r w:rsidRPr="009043BE">
                <w:t>6.5</w:t>
              </w:r>
            </w:ins>
          </w:p>
        </w:tc>
        <w:tc>
          <w:tcPr>
            <w:tcW w:w="1530" w:type="dxa"/>
            <w:vMerge/>
          </w:tcPr>
          <w:p w14:paraId="4D081EE1" w14:textId="77777777" w:rsidR="006978B4" w:rsidRPr="009043BE" w:rsidRDefault="006978B4" w:rsidP="00842F42">
            <w:pPr>
              <w:jc w:val="center"/>
              <w:rPr>
                <w:ins w:id="477" w:author="Chan Fernando" w:date="2020-05-14T12:45:00Z"/>
              </w:rPr>
            </w:pPr>
          </w:p>
        </w:tc>
      </w:tr>
      <w:tr w:rsidR="006978B4" w:rsidRPr="009043BE" w14:paraId="72E4D78D" w14:textId="77777777" w:rsidTr="00842F42">
        <w:trPr>
          <w:jc w:val="center"/>
          <w:ins w:id="478" w:author="Chan Fernando" w:date="2020-05-14T12:45:00Z"/>
        </w:trPr>
        <w:tc>
          <w:tcPr>
            <w:tcW w:w="6840" w:type="dxa"/>
            <w:gridSpan w:val="4"/>
            <w:vAlign w:val="center"/>
          </w:tcPr>
          <w:p w14:paraId="3F8C60C6" w14:textId="77777777" w:rsidR="006978B4" w:rsidRPr="009043BE" w:rsidRDefault="006978B4" w:rsidP="00842F42">
            <w:pPr>
              <w:rPr>
                <w:ins w:id="479" w:author="Chan Fernando" w:date="2020-05-14T12:45:00Z"/>
              </w:rPr>
            </w:pPr>
            <w:ins w:id="480" w:author="Chan Fernando" w:date="2020-05-14T12:45:00Z">
              <w:r w:rsidRPr="009043BE">
                <w:t>Note 1: Applies when NS_33 is signalled</w:t>
              </w:r>
            </w:ins>
          </w:p>
          <w:p w14:paraId="07696F70" w14:textId="77777777" w:rsidR="006978B4" w:rsidRPr="009043BE" w:rsidRDefault="006978B4" w:rsidP="00842F42">
            <w:pPr>
              <w:rPr>
                <w:ins w:id="481" w:author="Chan Fernando" w:date="2020-05-14T12:45:00Z"/>
              </w:rPr>
            </w:pPr>
            <w:ins w:id="482" w:author="Chan Fernando" w:date="2020-05-14T12:45:00Z">
              <w:r w:rsidRPr="009043BE">
                <w:t>Note 2: Applies when NS_NEW is signalled</w:t>
              </w:r>
            </w:ins>
          </w:p>
        </w:tc>
      </w:tr>
    </w:tbl>
    <w:p w14:paraId="502E4172" w14:textId="77777777" w:rsidR="006978B4" w:rsidRDefault="006978B4" w:rsidP="006978B4">
      <w:pPr>
        <w:pStyle w:val="TH"/>
        <w:ind w:leftChars="200" w:left="440"/>
        <w:rPr>
          <w:ins w:id="483" w:author="Chan Fernando" w:date="2020-05-14T12:45:00Z"/>
        </w:rPr>
      </w:pPr>
    </w:p>
    <w:p w14:paraId="19918AC2" w14:textId="278CE260" w:rsidR="006978B4" w:rsidRPr="000E58BA" w:rsidRDefault="006978B4" w:rsidP="006978B4">
      <w:pPr>
        <w:pStyle w:val="TH"/>
        <w:ind w:leftChars="200" w:left="440"/>
        <w:rPr>
          <w:ins w:id="484" w:author="Chan Fernando" w:date="2020-05-14T12:45:00Z"/>
        </w:rPr>
      </w:pPr>
      <w:ins w:id="485" w:author="Chan Fernando" w:date="2020-05-14T12:45:00Z">
        <w:r w:rsidRPr="00E052F6">
          <w:t xml:space="preserve">Table </w:t>
        </w:r>
        <w:r w:rsidRPr="00E052F6">
          <w:rPr>
            <w:rFonts w:eastAsia="SimSun" w:hint="eastAsia"/>
            <w:lang w:eastAsia="zh-CN"/>
          </w:rPr>
          <w:t>8.1.</w:t>
        </w:r>
        <w:r>
          <w:rPr>
            <w:rFonts w:eastAsia="SimSun"/>
            <w:lang w:eastAsia="zh-CN"/>
          </w:rPr>
          <w:t>3-11</w:t>
        </w:r>
        <w:r w:rsidRPr="00E052F6">
          <w:t xml:space="preserve">: </w:t>
        </w:r>
        <w:r>
          <w:t>A-</w:t>
        </w:r>
        <w:r w:rsidRPr="00E052F6">
          <w:t>MPR for</w:t>
        </w:r>
        <w:r>
          <w:t xml:space="preserve"> S-SSB transmission for</w:t>
        </w:r>
        <w:r w:rsidRPr="00E052F6">
          <w:t xml:space="preserve"> </w:t>
        </w:r>
        <w:r>
          <w:rPr>
            <w:lang w:eastAsia="zh-CN"/>
          </w:rPr>
          <w:t>60kHz SCS for NS 33 or NS NEW</w:t>
        </w:r>
      </w:ins>
      <w:ins w:id="486" w:author="Chan Fernando" w:date="2020-05-14T12:56:00Z">
        <w:r w:rsidR="00A46EAD">
          <w:rPr>
            <w:lang w:eastAsia="zh-CN"/>
          </w:rPr>
          <w:t xml:space="preserve"> in47</w:t>
        </w:r>
      </w:ins>
    </w:p>
    <w:tbl>
      <w:tblPr>
        <w:tblStyle w:val="TableGrid6"/>
        <w:tblW w:w="0" w:type="auto"/>
        <w:jc w:val="center"/>
        <w:tblLook w:val="04A0" w:firstRow="1" w:lastRow="0" w:firstColumn="1" w:lastColumn="0" w:noHBand="0" w:noVBand="1"/>
      </w:tblPr>
      <w:tblGrid>
        <w:gridCol w:w="2378"/>
        <w:gridCol w:w="1399"/>
        <w:gridCol w:w="1533"/>
        <w:gridCol w:w="1530"/>
      </w:tblGrid>
      <w:tr w:rsidR="006978B4" w:rsidRPr="006D17FD" w14:paraId="0791B8F2" w14:textId="77777777" w:rsidTr="00842F42">
        <w:trPr>
          <w:jc w:val="center"/>
          <w:ins w:id="487" w:author="Chan Fernando" w:date="2020-05-14T12:45:00Z"/>
        </w:trPr>
        <w:tc>
          <w:tcPr>
            <w:tcW w:w="2378" w:type="dxa"/>
          </w:tcPr>
          <w:p w14:paraId="7F84EDDE" w14:textId="77777777" w:rsidR="006978B4" w:rsidRPr="006D17FD" w:rsidRDefault="006978B4" w:rsidP="00842F42">
            <w:pPr>
              <w:spacing w:after="0"/>
              <w:jc w:val="center"/>
              <w:rPr>
                <w:ins w:id="488" w:author="Chan Fernando" w:date="2020-05-14T12:45:00Z"/>
              </w:rPr>
            </w:pPr>
            <w:ins w:id="489" w:author="Chan Fernando" w:date="2020-05-14T12:45:00Z">
              <w:r w:rsidRPr="006D17FD">
                <w:rPr>
                  <w:b/>
                  <w:bCs/>
                  <w:sz w:val="18"/>
                </w:rPr>
                <w:t>Carrier Frequency (MHz)</w:t>
              </w:r>
            </w:ins>
          </w:p>
        </w:tc>
        <w:tc>
          <w:tcPr>
            <w:tcW w:w="1399" w:type="dxa"/>
          </w:tcPr>
          <w:p w14:paraId="29A66319" w14:textId="77777777" w:rsidR="006978B4" w:rsidRPr="006D17FD" w:rsidRDefault="006978B4" w:rsidP="00842F42">
            <w:pPr>
              <w:jc w:val="center"/>
              <w:rPr>
                <w:ins w:id="490" w:author="Chan Fernando" w:date="2020-05-14T12:45:00Z"/>
                <w:b/>
                <w:sz w:val="18"/>
                <w:szCs w:val="18"/>
              </w:rPr>
            </w:pPr>
            <w:proofErr w:type="spellStart"/>
            <w:ins w:id="491" w:author="Chan Fernando" w:date="2020-05-14T12:45:00Z">
              <w:r w:rsidRPr="006D17FD">
                <w:rPr>
                  <w:b/>
                  <w:sz w:val="18"/>
                  <w:szCs w:val="18"/>
                </w:rPr>
                <w:t>RB</w:t>
              </w:r>
              <w:r w:rsidRPr="006D17FD">
                <w:rPr>
                  <w:b/>
                  <w:sz w:val="18"/>
                  <w:szCs w:val="18"/>
                  <w:vertAlign w:val="subscript"/>
                </w:rPr>
                <w:t>Start</w:t>
              </w:r>
              <w:proofErr w:type="spellEnd"/>
            </w:ins>
          </w:p>
        </w:tc>
        <w:tc>
          <w:tcPr>
            <w:tcW w:w="1533" w:type="dxa"/>
          </w:tcPr>
          <w:p w14:paraId="6F347CE3" w14:textId="77777777" w:rsidR="006978B4" w:rsidRPr="006D17FD" w:rsidRDefault="006978B4" w:rsidP="00842F42">
            <w:pPr>
              <w:jc w:val="center"/>
              <w:rPr>
                <w:ins w:id="492" w:author="Chan Fernando" w:date="2020-05-14T12:45:00Z"/>
                <w:b/>
                <w:sz w:val="18"/>
                <w:szCs w:val="18"/>
              </w:rPr>
            </w:pPr>
            <w:ins w:id="493" w:author="Chan Fernando" w:date="2020-05-14T12:45:00Z">
              <w:r w:rsidRPr="006D17FD">
                <w:rPr>
                  <w:b/>
                  <w:sz w:val="18"/>
                  <w:szCs w:val="18"/>
                </w:rPr>
                <w:t>A-</w:t>
              </w:r>
              <w:proofErr w:type="spellStart"/>
              <w:r w:rsidRPr="006D17FD">
                <w:rPr>
                  <w:b/>
                  <w:sz w:val="18"/>
                  <w:szCs w:val="18"/>
                </w:rPr>
                <w:t>MPR</w:t>
              </w:r>
              <w:r w:rsidRPr="006D17FD">
                <w:rPr>
                  <w:b/>
                  <w:sz w:val="18"/>
                  <w:szCs w:val="18"/>
                  <w:vertAlign w:val="subscript"/>
                </w:rPr>
                <w:t>Base</w:t>
              </w:r>
              <w:proofErr w:type="spellEnd"/>
              <w:r w:rsidRPr="006D17FD">
                <w:rPr>
                  <w:b/>
                  <w:sz w:val="18"/>
                  <w:szCs w:val="18"/>
                </w:rPr>
                <w:t xml:space="preserve"> (dB)</w:t>
              </w:r>
            </w:ins>
          </w:p>
        </w:tc>
        <w:tc>
          <w:tcPr>
            <w:tcW w:w="1530" w:type="dxa"/>
          </w:tcPr>
          <w:p w14:paraId="4BA80341" w14:textId="77777777" w:rsidR="006978B4" w:rsidRPr="006D17FD" w:rsidRDefault="006978B4" w:rsidP="00842F42">
            <w:pPr>
              <w:jc w:val="center"/>
              <w:rPr>
                <w:ins w:id="494" w:author="Chan Fernando" w:date="2020-05-14T12:45:00Z"/>
                <w:b/>
                <w:sz w:val="18"/>
                <w:szCs w:val="18"/>
              </w:rPr>
            </w:pPr>
            <w:ins w:id="495" w:author="Chan Fernando" w:date="2020-05-14T12:45:00Z">
              <w:r w:rsidRPr="006D17FD">
                <w:rPr>
                  <w:b/>
                  <w:sz w:val="18"/>
                  <w:szCs w:val="18"/>
                </w:rPr>
                <w:t>AMPR</w:t>
              </w:r>
              <w:r w:rsidRPr="000E58BA">
                <w:rPr>
                  <w:b/>
                  <w:sz w:val="18"/>
                  <w:szCs w:val="18"/>
                  <w:vertAlign w:val="superscript"/>
                </w:rPr>
                <w:t>1</w:t>
              </w:r>
              <w:r w:rsidRPr="006D17FD">
                <w:rPr>
                  <w:b/>
                  <w:sz w:val="18"/>
                  <w:szCs w:val="18"/>
                  <w:vertAlign w:val="subscript"/>
                </w:rPr>
                <w:t>Step</w:t>
              </w:r>
              <w:r w:rsidRPr="006D17FD">
                <w:rPr>
                  <w:b/>
                  <w:sz w:val="18"/>
                  <w:szCs w:val="18"/>
                </w:rPr>
                <w:t xml:space="preserve"> (dB)</w:t>
              </w:r>
            </w:ins>
          </w:p>
        </w:tc>
      </w:tr>
      <w:tr w:rsidR="006978B4" w:rsidRPr="006D17FD" w14:paraId="6862A72F" w14:textId="77777777" w:rsidTr="00842F42">
        <w:trPr>
          <w:jc w:val="center"/>
          <w:ins w:id="496" w:author="Chan Fernando" w:date="2020-05-14T12:45:00Z"/>
        </w:trPr>
        <w:tc>
          <w:tcPr>
            <w:tcW w:w="2378" w:type="dxa"/>
            <w:vAlign w:val="center"/>
          </w:tcPr>
          <w:p w14:paraId="7C70D7B4" w14:textId="77777777" w:rsidR="006978B4" w:rsidRPr="006D17FD" w:rsidRDefault="006978B4" w:rsidP="00842F42">
            <w:pPr>
              <w:jc w:val="center"/>
              <w:rPr>
                <w:ins w:id="497" w:author="Chan Fernando" w:date="2020-05-14T12:45:00Z"/>
              </w:rPr>
            </w:pPr>
            <w:ins w:id="498" w:author="Chan Fernando" w:date="2020-05-14T12:45:00Z">
              <w:r w:rsidRPr="006D17FD">
                <w:t>5860</w:t>
              </w:r>
              <w:r w:rsidRPr="006D17FD">
                <w:rPr>
                  <w:vertAlign w:val="superscript"/>
                </w:rPr>
                <w:t>1</w:t>
              </w:r>
            </w:ins>
          </w:p>
        </w:tc>
        <w:tc>
          <w:tcPr>
            <w:tcW w:w="1399" w:type="dxa"/>
            <w:vAlign w:val="center"/>
          </w:tcPr>
          <w:p w14:paraId="101012A6" w14:textId="77777777" w:rsidR="006978B4" w:rsidRPr="006D17FD" w:rsidRDefault="006978B4" w:rsidP="00842F42">
            <w:pPr>
              <w:jc w:val="center"/>
              <w:rPr>
                <w:ins w:id="499" w:author="Chan Fernando" w:date="2020-05-14T12:45:00Z"/>
              </w:rPr>
            </w:pPr>
            <w:ins w:id="500" w:author="Chan Fernando" w:date="2020-05-14T12:45:00Z">
              <w:r w:rsidRPr="006D17FD">
                <w:t>0</w:t>
              </w:r>
            </w:ins>
          </w:p>
        </w:tc>
        <w:tc>
          <w:tcPr>
            <w:tcW w:w="1533" w:type="dxa"/>
            <w:vAlign w:val="center"/>
          </w:tcPr>
          <w:p w14:paraId="53A82054" w14:textId="77777777" w:rsidR="006978B4" w:rsidRPr="006D17FD" w:rsidRDefault="006978B4" w:rsidP="00842F42">
            <w:pPr>
              <w:jc w:val="center"/>
              <w:rPr>
                <w:ins w:id="501" w:author="Chan Fernando" w:date="2020-05-14T12:45:00Z"/>
                <w:bCs/>
              </w:rPr>
            </w:pPr>
            <w:ins w:id="502" w:author="Chan Fernando" w:date="2020-05-14T12:45:00Z">
              <w:r w:rsidRPr="006D17FD">
                <w:rPr>
                  <w:bCs/>
                </w:rPr>
                <w:t xml:space="preserve">≤ </w:t>
              </w:r>
              <w:r w:rsidRPr="006D17FD">
                <w:t>25</w:t>
              </w:r>
            </w:ins>
          </w:p>
        </w:tc>
        <w:tc>
          <w:tcPr>
            <w:tcW w:w="1530" w:type="dxa"/>
            <w:vAlign w:val="center"/>
          </w:tcPr>
          <w:p w14:paraId="73ED0EEE" w14:textId="77777777" w:rsidR="006978B4" w:rsidRPr="006D17FD" w:rsidRDefault="006978B4" w:rsidP="00842F42">
            <w:pPr>
              <w:jc w:val="center"/>
              <w:rPr>
                <w:ins w:id="503" w:author="Chan Fernando" w:date="2020-05-14T12:45:00Z"/>
              </w:rPr>
            </w:pPr>
            <w:ins w:id="504" w:author="Chan Fernando" w:date="2020-05-14T12:45:00Z">
              <w:r w:rsidRPr="006D17FD">
                <w:t>0</w:t>
              </w:r>
            </w:ins>
          </w:p>
        </w:tc>
      </w:tr>
      <w:tr w:rsidR="006978B4" w:rsidRPr="006D17FD" w14:paraId="02A12592" w14:textId="77777777" w:rsidTr="00842F42">
        <w:trPr>
          <w:jc w:val="center"/>
          <w:ins w:id="505" w:author="Chan Fernando" w:date="2020-05-14T12:45:00Z"/>
        </w:trPr>
        <w:tc>
          <w:tcPr>
            <w:tcW w:w="2378" w:type="dxa"/>
            <w:vAlign w:val="center"/>
          </w:tcPr>
          <w:p w14:paraId="2BB4B77A" w14:textId="77777777" w:rsidR="006978B4" w:rsidRPr="006D17FD" w:rsidRDefault="006978B4" w:rsidP="00842F42">
            <w:pPr>
              <w:jc w:val="center"/>
              <w:rPr>
                <w:ins w:id="506" w:author="Chan Fernando" w:date="2020-05-14T12:45:00Z"/>
              </w:rPr>
            </w:pPr>
            <w:ins w:id="507" w:author="Chan Fernando" w:date="2020-05-14T12:45:00Z">
              <w:r w:rsidRPr="006D17FD">
                <w:t>5860</w:t>
              </w:r>
              <w:r w:rsidRPr="006D17FD">
                <w:rPr>
                  <w:vertAlign w:val="superscript"/>
                </w:rPr>
                <w:t>2</w:t>
              </w:r>
              <w:r w:rsidRPr="006D17FD">
                <w:t>, 5870, 5880, 5890, 5910, 5920</w:t>
              </w:r>
            </w:ins>
          </w:p>
        </w:tc>
        <w:tc>
          <w:tcPr>
            <w:tcW w:w="1399" w:type="dxa"/>
            <w:vAlign w:val="center"/>
          </w:tcPr>
          <w:p w14:paraId="4EEF9165" w14:textId="77777777" w:rsidR="006978B4" w:rsidRPr="006D17FD" w:rsidRDefault="006978B4" w:rsidP="00842F42">
            <w:pPr>
              <w:jc w:val="center"/>
              <w:rPr>
                <w:ins w:id="508" w:author="Chan Fernando" w:date="2020-05-14T12:45:00Z"/>
              </w:rPr>
            </w:pPr>
            <w:ins w:id="509" w:author="Chan Fernando" w:date="2020-05-14T12:45:00Z">
              <w:r w:rsidRPr="006D17FD">
                <w:t>0</w:t>
              </w:r>
            </w:ins>
          </w:p>
        </w:tc>
        <w:tc>
          <w:tcPr>
            <w:tcW w:w="1533" w:type="dxa"/>
            <w:vAlign w:val="center"/>
          </w:tcPr>
          <w:p w14:paraId="57A9B3DF" w14:textId="77777777" w:rsidR="006978B4" w:rsidRPr="006D17FD" w:rsidRDefault="006978B4" w:rsidP="00842F42">
            <w:pPr>
              <w:jc w:val="center"/>
              <w:rPr>
                <w:ins w:id="510" w:author="Chan Fernando" w:date="2020-05-14T12:45:00Z"/>
              </w:rPr>
            </w:pPr>
            <w:ins w:id="511" w:author="Chan Fernando" w:date="2020-05-14T12:45:00Z">
              <w:r w:rsidRPr="006D17FD">
                <w:rPr>
                  <w:bCs/>
                </w:rPr>
                <w:t xml:space="preserve">≤ </w:t>
              </w:r>
              <w:r w:rsidRPr="006D17FD">
                <w:t>5</w:t>
              </w:r>
            </w:ins>
          </w:p>
        </w:tc>
        <w:tc>
          <w:tcPr>
            <w:tcW w:w="1530" w:type="dxa"/>
            <w:vAlign w:val="center"/>
          </w:tcPr>
          <w:p w14:paraId="2466463C" w14:textId="77777777" w:rsidR="006978B4" w:rsidRPr="006D17FD" w:rsidRDefault="006978B4" w:rsidP="00842F42">
            <w:pPr>
              <w:jc w:val="center"/>
              <w:rPr>
                <w:ins w:id="512" w:author="Chan Fernando" w:date="2020-05-14T12:45:00Z"/>
              </w:rPr>
            </w:pPr>
            <w:ins w:id="513" w:author="Chan Fernando" w:date="2020-05-14T12:45:00Z">
              <w:r w:rsidRPr="006D17FD">
                <w:t>0.625</w:t>
              </w:r>
            </w:ins>
          </w:p>
        </w:tc>
      </w:tr>
      <w:tr w:rsidR="006978B4" w:rsidRPr="006D17FD" w14:paraId="677DF000" w14:textId="77777777" w:rsidTr="00842F42">
        <w:trPr>
          <w:jc w:val="center"/>
          <w:ins w:id="514" w:author="Chan Fernando" w:date="2020-05-14T12:45:00Z"/>
        </w:trPr>
        <w:tc>
          <w:tcPr>
            <w:tcW w:w="6840" w:type="dxa"/>
            <w:gridSpan w:val="4"/>
            <w:vAlign w:val="center"/>
          </w:tcPr>
          <w:p w14:paraId="7B2B073C" w14:textId="77777777" w:rsidR="006978B4" w:rsidRPr="006D17FD" w:rsidRDefault="006978B4" w:rsidP="00842F42">
            <w:pPr>
              <w:rPr>
                <w:ins w:id="515" w:author="Chan Fernando" w:date="2020-05-14T12:45:00Z"/>
              </w:rPr>
            </w:pPr>
            <w:ins w:id="516" w:author="Chan Fernando" w:date="2020-05-14T12:45:00Z">
              <w:r w:rsidRPr="006D17FD">
                <w:t>Note 1: Applies when NS_33 is signalled</w:t>
              </w:r>
            </w:ins>
          </w:p>
          <w:p w14:paraId="3CC187A7" w14:textId="77777777" w:rsidR="006978B4" w:rsidRPr="006D17FD" w:rsidRDefault="006978B4" w:rsidP="00842F42">
            <w:pPr>
              <w:rPr>
                <w:ins w:id="517" w:author="Chan Fernando" w:date="2020-05-14T12:45:00Z"/>
              </w:rPr>
            </w:pPr>
            <w:ins w:id="518" w:author="Chan Fernando" w:date="2020-05-14T12:45:00Z">
              <w:r w:rsidRPr="006D17FD">
                <w:t>Note 2: Applies when NS_NEW is signalled</w:t>
              </w:r>
            </w:ins>
          </w:p>
        </w:tc>
      </w:tr>
    </w:tbl>
    <w:p w14:paraId="656D2423" w14:textId="77777777" w:rsidR="006978B4" w:rsidRDefault="006978B4" w:rsidP="006978B4">
      <w:pPr>
        <w:spacing w:after="0"/>
        <w:rPr>
          <w:ins w:id="519" w:author="Chan Fernando" w:date="2020-05-14T12:45:00Z"/>
          <w:i/>
          <w:color w:val="FF0000"/>
          <w:sz w:val="28"/>
        </w:rPr>
      </w:pPr>
    </w:p>
    <w:p w14:paraId="17F66160" w14:textId="62024EA1" w:rsidR="00A56372" w:rsidRDefault="00A56372" w:rsidP="000B3371">
      <w:pPr>
        <w:ind w:left="284"/>
        <w:rPr>
          <w:lang w:val="en-US"/>
        </w:rPr>
      </w:pPr>
    </w:p>
    <w:p w14:paraId="517A8ABA" w14:textId="77777777" w:rsidR="006300A8" w:rsidRDefault="006300A8" w:rsidP="006300A8">
      <w:pPr>
        <w:spacing w:after="0"/>
        <w:rPr>
          <w:i/>
          <w:color w:val="FF0000"/>
          <w:sz w:val="28"/>
        </w:rPr>
      </w:pPr>
    </w:p>
    <w:p w14:paraId="09FBA299" w14:textId="57902F7C" w:rsidR="006300A8" w:rsidRDefault="006300A8" w:rsidP="006300A8">
      <w:pPr>
        <w:spacing w:after="0"/>
        <w:rPr>
          <w:rFonts w:eastAsia="Malgun Gothic"/>
          <w:i/>
          <w:color w:val="FF0000"/>
          <w:sz w:val="28"/>
          <w:lang w:eastAsia="ko-KR"/>
        </w:rPr>
      </w:pPr>
      <w:r>
        <w:rPr>
          <w:i/>
          <w:color w:val="FF0000"/>
          <w:sz w:val="28"/>
        </w:rPr>
        <w:t>&lt;End of Changes&gt;</w:t>
      </w:r>
    </w:p>
    <w:p w14:paraId="0D8F5D85" w14:textId="77777777" w:rsidR="00A56372" w:rsidRPr="000B3371" w:rsidRDefault="00A56372" w:rsidP="000B3371">
      <w:pPr>
        <w:ind w:left="284"/>
        <w:rPr>
          <w:lang w:val="en-US"/>
        </w:rPr>
      </w:pPr>
    </w:p>
    <w:p w14:paraId="1087119D" w14:textId="77777777" w:rsidR="00B0241C" w:rsidRDefault="00B0241C" w:rsidP="00550C63"/>
    <w:p w14:paraId="33451030" w14:textId="77777777" w:rsidR="0069757C" w:rsidRDefault="0069757C" w:rsidP="00760706">
      <w:pPr>
        <w:pStyle w:val="Heading1"/>
        <w:rPr>
          <w:lang w:val="en-US"/>
        </w:rPr>
      </w:pPr>
      <w:r>
        <w:rPr>
          <w:lang w:val="en-US"/>
        </w:rPr>
        <w:t>Reference</w:t>
      </w:r>
    </w:p>
    <w:p w14:paraId="5CA58A97" w14:textId="00F9F368" w:rsidR="00611CAC"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w:t>
      </w:r>
      <w:r w:rsidR="006300A8">
        <w:rPr>
          <w:rFonts w:eastAsia="SimSun" w:cs="Arial"/>
          <w:b w:val="0"/>
          <w:bCs/>
          <w:noProof w:val="0"/>
          <w:szCs w:val="18"/>
          <w:lang w:eastAsia="en-GB"/>
        </w:rPr>
        <w:t>2005225</w:t>
      </w:r>
      <w:r w:rsidRPr="004255F0">
        <w:rPr>
          <w:rFonts w:eastAsia="SimSun" w:cs="Arial"/>
          <w:b w:val="0"/>
          <w:bCs/>
          <w:noProof w:val="0"/>
          <w:szCs w:val="18"/>
          <w:lang w:eastAsia="en-GB"/>
        </w:rPr>
        <w:t>,”</w:t>
      </w:r>
      <w:r w:rsidR="006300A8" w:rsidRPr="006300A8">
        <w:rPr>
          <w:rFonts w:eastAsia="SimSun" w:cs="Arial"/>
          <w:b w:val="0"/>
          <w:bCs/>
          <w:noProof w:val="0"/>
          <w:szCs w:val="18"/>
          <w:lang w:val="en-GB" w:eastAsia="en-GB"/>
        </w:rPr>
        <w:t>WF on MPR/A-MPR requirements for S-SSB transmission</w:t>
      </w:r>
      <w:r w:rsidR="006300A8">
        <w:rPr>
          <w:rFonts w:eastAsia="SimSun" w:cs="Arial"/>
          <w:b w:val="0"/>
          <w:bCs/>
          <w:noProof w:val="0"/>
          <w:szCs w:val="18"/>
          <w:lang w:val="en-GB" w:eastAsia="en-GB"/>
        </w:rPr>
        <w:t>”,</w:t>
      </w:r>
      <w:r w:rsidR="006300A8" w:rsidRPr="006300A8">
        <w:rPr>
          <w:rFonts w:eastAsia="SimSun" w:cs="Arial"/>
          <w:b w:val="0"/>
          <w:bCs/>
          <w:noProof w:val="0"/>
          <w:szCs w:val="18"/>
          <w:lang w:val="en-GB" w:eastAsia="en-GB"/>
        </w:rPr>
        <w:t xml:space="preserve"> </w:t>
      </w:r>
      <w:r w:rsidR="00611CAC">
        <w:rPr>
          <w:rFonts w:eastAsia="SimSun" w:cs="Arial"/>
          <w:b w:val="0"/>
          <w:bCs/>
          <w:noProof w:val="0"/>
          <w:szCs w:val="18"/>
          <w:lang w:eastAsia="en-GB"/>
        </w:rPr>
        <w:t>RAN#9</w:t>
      </w:r>
      <w:r w:rsidR="006300A8">
        <w:rPr>
          <w:rFonts w:eastAsia="SimSun" w:cs="Arial"/>
          <w:b w:val="0"/>
          <w:bCs/>
          <w:noProof w:val="0"/>
          <w:szCs w:val="18"/>
          <w:lang w:eastAsia="en-GB"/>
        </w:rPr>
        <w:t>4-e-bis</w:t>
      </w:r>
      <w:r w:rsidR="00611CAC">
        <w:rPr>
          <w:rFonts w:eastAsia="SimSun" w:cs="Arial"/>
          <w:b w:val="0"/>
          <w:bCs/>
          <w:noProof w:val="0"/>
          <w:szCs w:val="18"/>
          <w:lang w:eastAsia="en-GB"/>
        </w:rPr>
        <w:t xml:space="preserve">, </w:t>
      </w:r>
      <w:r w:rsidR="006300A8">
        <w:rPr>
          <w:rFonts w:eastAsia="SimSun" w:cs="Arial"/>
          <w:b w:val="0"/>
          <w:bCs/>
          <w:noProof w:val="0"/>
          <w:szCs w:val="18"/>
          <w:lang w:eastAsia="en-GB"/>
        </w:rPr>
        <w:t>April 2020</w:t>
      </w:r>
    </w:p>
    <w:p w14:paraId="0938877E" w14:textId="0D9B7EDD" w:rsidR="00F7718D" w:rsidRPr="004255F0" w:rsidRDefault="00F7718D" w:rsidP="006300A8">
      <w:pPr>
        <w:pStyle w:val="Header"/>
        <w:tabs>
          <w:tab w:val="left" w:pos="1800"/>
        </w:tabs>
        <w:ind w:left="720"/>
        <w:rPr>
          <w:rFonts w:eastAsia="SimSun" w:cs="Arial"/>
          <w:b w:val="0"/>
          <w:bCs/>
          <w:noProof w:val="0"/>
          <w:szCs w:val="18"/>
          <w:lang w:eastAsia="en-GB"/>
        </w:rPr>
      </w:pPr>
    </w:p>
    <w:p w14:paraId="572FEFAC" w14:textId="2B5A8D5F" w:rsidR="00AF53CD" w:rsidRPr="004758A8" w:rsidRDefault="00AF53CD" w:rsidP="004758A8">
      <w:pPr>
        <w:spacing w:after="0"/>
        <w:ind w:firstLine="284"/>
        <w:rPr>
          <w:rFonts w:ascii="Arial"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A9AE" w14:textId="77777777" w:rsidR="00F923DF" w:rsidRDefault="00F923DF">
      <w:r>
        <w:separator/>
      </w:r>
    </w:p>
  </w:endnote>
  <w:endnote w:type="continuationSeparator" w:id="0">
    <w:p w14:paraId="1C2909BE" w14:textId="77777777" w:rsidR="00F923DF" w:rsidRDefault="00F9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A56372" w:rsidRDefault="00A56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A56372" w:rsidRDefault="00A56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5732DA09" w:rsidR="00A56372" w:rsidRDefault="00A56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4F9E">
      <w:rPr>
        <w:rStyle w:val="PageNumber"/>
      </w:rPr>
      <w:t>3</w:t>
    </w:r>
    <w:r>
      <w:rPr>
        <w:rStyle w:val="PageNumber"/>
      </w:rPr>
      <w:fldChar w:fldCharType="end"/>
    </w:r>
  </w:p>
  <w:p w14:paraId="60D140DE" w14:textId="77777777" w:rsidR="00A56372" w:rsidRDefault="00A5637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5C045" w14:textId="77777777" w:rsidR="00F923DF" w:rsidRDefault="00F923DF">
      <w:r>
        <w:separator/>
      </w:r>
    </w:p>
  </w:footnote>
  <w:footnote w:type="continuationSeparator" w:id="0">
    <w:p w14:paraId="3D39F5A9" w14:textId="77777777" w:rsidR="00F923DF" w:rsidRDefault="00F92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rson w15:author="Phil Coan">
    <w15:presenceInfo w15:providerId="AD" w15:userId="S-1-5-21-945540591-4024260831-3861152641-95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2CD4"/>
    <w:rsid w:val="0000301D"/>
    <w:rsid w:val="00003883"/>
    <w:rsid w:val="00003D76"/>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193"/>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316"/>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D15"/>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565"/>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256"/>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649"/>
    <w:rsid w:val="00066EEB"/>
    <w:rsid w:val="00066F4C"/>
    <w:rsid w:val="000678E9"/>
    <w:rsid w:val="0007009D"/>
    <w:rsid w:val="00070561"/>
    <w:rsid w:val="00070ECC"/>
    <w:rsid w:val="00070F4C"/>
    <w:rsid w:val="000713A4"/>
    <w:rsid w:val="00071BD5"/>
    <w:rsid w:val="000724BF"/>
    <w:rsid w:val="000728A8"/>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34"/>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B7A"/>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1"/>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0F5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896"/>
    <w:rsid w:val="000E3B40"/>
    <w:rsid w:val="000E3D46"/>
    <w:rsid w:val="000E3DD1"/>
    <w:rsid w:val="000E4A11"/>
    <w:rsid w:val="000E4F19"/>
    <w:rsid w:val="000E5260"/>
    <w:rsid w:val="000E58BA"/>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638"/>
    <w:rsid w:val="001239DE"/>
    <w:rsid w:val="00123B8B"/>
    <w:rsid w:val="00123F90"/>
    <w:rsid w:val="00124252"/>
    <w:rsid w:val="001244E1"/>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45F4"/>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3D89"/>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2D5A"/>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4F8"/>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2F41"/>
    <w:rsid w:val="00183169"/>
    <w:rsid w:val="001838D5"/>
    <w:rsid w:val="00183BF0"/>
    <w:rsid w:val="001842E4"/>
    <w:rsid w:val="001843AE"/>
    <w:rsid w:val="0018452B"/>
    <w:rsid w:val="0018474A"/>
    <w:rsid w:val="00184C49"/>
    <w:rsid w:val="0018555B"/>
    <w:rsid w:val="00185573"/>
    <w:rsid w:val="00185893"/>
    <w:rsid w:val="0018590B"/>
    <w:rsid w:val="001859B9"/>
    <w:rsid w:val="00186488"/>
    <w:rsid w:val="00186D01"/>
    <w:rsid w:val="00187332"/>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590"/>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5A9"/>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42"/>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46"/>
    <w:rsid w:val="002133CA"/>
    <w:rsid w:val="00213AF4"/>
    <w:rsid w:val="002142D2"/>
    <w:rsid w:val="002154D9"/>
    <w:rsid w:val="00216158"/>
    <w:rsid w:val="002164C6"/>
    <w:rsid w:val="0021749B"/>
    <w:rsid w:val="002175F8"/>
    <w:rsid w:val="00220952"/>
    <w:rsid w:val="00221994"/>
    <w:rsid w:val="00221BA7"/>
    <w:rsid w:val="00222DC6"/>
    <w:rsid w:val="00223FE1"/>
    <w:rsid w:val="00224299"/>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5"/>
    <w:rsid w:val="00245579"/>
    <w:rsid w:val="002461C3"/>
    <w:rsid w:val="00246E45"/>
    <w:rsid w:val="00247369"/>
    <w:rsid w:val="0024788C"/>
    <w:rsid w:val="0025086E"/>
    <w:rsid w:val="00251B67"/>
    <w:rsid w:val="00252058"/>
    <w:rsid w:val="00252C9A"/>
    <w:rsid w:val="002539B1"/>
    <w:rsid w:val="00253B8A"/>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57A"/>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4CE9"/>
    <w:rsid w:val="0027504A"/>
    <w:rsid w:val="0027709E"/>
    <w:rsid w:val="002776B8"/>
    <w:rsid w:val="002778DC"/>
    <w:rsid w:val="00277B68"/>
    <w:rsid w:val="00277D9B"/>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2327"/>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A7279"/>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6F5F"/>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2F7FDC"/>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951"/>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5E8"/>
    <w:rsid w:val="00320B8A"/>
    <w:rsid w:val="0032202F"/>
    <w:rsid w:val="00322A90"/>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938"/>
    <w:rsid w:val="00333FE5"/>
    <w:rsid w:val="003348EF"/>
    <w:rsid w:val="00334C6C"/>
    <w:rsid w:val="00334CA1"/>
    <w:rsid w:val="003359A3"/>
    <w:rsid w:val="0033626C"/>
    <w:rsid w:val="00336BF1"/>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6B9"/>
    <w:rsid w:val="00347778"/>
    <w:rsid w:val="003478F5"/>
    <w:rsid w:val="0034795A"/>
    <w:rsid w:val="003479CB"/>
    <w:rsid w:val="00347AD0"/>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5C73"/>
    <w:rsid w:val="0036641E"/>
    <w:rsid w:val="003667C5"/>
    <w:rsid w:val="0036684F"/>
    <w:rsid w:val="00367075"/>
    <w:rsid w:val="00367A8C"/>
    <w:rsid w:val="00367C86"/>
    <w:rsid w:val="00367EDE"/>
    <w:rsid w:val="00367FA2"/>
    <w:rsid w:val="00370146"/>
    <w:rsid w:val="00370CDE"/>
    <w:rsid w:val="003710AC"/>
    <w:rsid w:val="003720AD"/>
    <w:rsid w:val="00372104"/>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5D9F"/>
    <w:rsid w:val="003861E5"/>
    <w:rsid w:val="00387105"/>
    <w:rsid w:val="00387BA4"/>
    <w:rsid w:val="0039045B"/>
    <w:rsid w:val="0039140D"/>
    <w:rsid w:val="003914CC"/>
    <w:rsid w:val="00391CF7"/>
    <w:rsid w:val="003920F0"/>
    <w:rsid w:val="00392E30"/>
    <w:rsid w:val="00392F02"/>
    <w:rsid w:val="00393306"/>
    <w:rsid w:val="0039354A"/>
    <w:rsid w:val="003936E9"/>
    <w:rsid w:val="00394151"/>
    <w:rsid w:val="00394216"/>
    <w:rsid w:val="00394CC9"/>
    <w:rsid w:val="003952D8"/>
    <w:rsid w:val="0039533D"/>
    <w:rsid w:val="003957B9"/>
    <w:rsid w:val="003959B1"/>
    <w:rsid w:val="003961A7"/>
    <w:rsid w:val="0039620C"/>
    <w:rsid w:val="00396303"/>
    <w:rsid w:val="003964AE"/>
    <w:rsid w:val="003968C5"/>
    <w:rsid w:val="00396FEC"/>
    <w:rsid w:val="00397F87"/>
    <w:rsid w:val="003A0414"/>
    <w:rsid w:val="003A06B7"/>
    <w:rsid w:val="003A196D"/>
    <w:rsid w:val="003A1A3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B7D2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193"/>
    <w:rsid w:val="003D1896"/>
    <w:rsid w:val="003D1991"/>
    <w:rsid w:val="003D1B40"/>
    <w:rsid w:val="003D1EFA"/>
    <w:rsid w:val="003D246C"/>
    <w:rsid w:val="003D282E"/>
    <w:rsid w:val="003D294E"/>
    <w:rsid w:val="003D2A12"/>
    <w:rsid w:val="003D31D4"/>
    <w:rsid w:val="003D3513"/>
    <w:rsid w:val="003D4988"/>
    <w:rsid w:val="003D49E8"/>
    <w:rsid w:val="003D57D4"/>
    <w:rsid w:val="003D6314"/>
    <w:rsid w:val="003D6662"/>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1FE4"/>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563B"/>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69AE"/>
    <w:rsid w:val="00427B17"/>
    <w:rsid w:val="00427EF1"/>
    <w:rsid w:val="00427FFA"/>
    <w:rsid w:val="00430725"/>
    <w:rsid w:val="0043085E"/>
    <w:rsid w:val="0043119C"/>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47B88"/>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0BC"/>
    <w:rsid w:val="004652F4"/>
    <w:rsid w:val="00465378"/>
    <w:rsid w:val="00465BF2"/>
    <w:rsid w:val="00465E11"/>
    <w:rsid w:val="00465F0B"/>
    <w:rsid w:val="00466CDA"/>
    <w:rsid w:val="00466DA4"/>
    <w:rsid w:val="004672D9"/>
    <w:rsid w:val="0046778F"/>
    <w:rsid w:val="004679C4"/>
    <w:rsid w:val="00470A37"/>
    <w:rsid w:val="00470D35"/>
    <w:rsid w:val="00471B2D"/>
    <w:rsid w:val="00472250"/>
    <w:rsid w:val="004729B1"/>
    <w:rsid w:val="00472C8B"/>
    <w:rsid w:val="00473355"/>
    <w:rsid w:val="00473BC9"/>
    <w:rsid w:val="00474729"/>
    <w:rsid w:val="00474A9F"/>
    <w:rsid w:val="004758A8"/>
    <w:rsid w:val="00475ACA"/>
    <w:rsid w:val="00476B1E"/>
    <w:rsid w:val="00477349"/>
    <w:rsid w:val="00477764"/>
    <w:rsid w:val="00477AFF"/>
    <w:rsid w:val="0048029C"/>
    <w:rsid w:val="00480894"/>
    <w:rsid w:val="00480BC8"/>
    <w:rsid w:val="00481079"/>
    <w:rsid w:val="004813A4"/>
    <w:rsid w:val="0048145A"/>
    <w:rsid w:val="00481968"/>
    <w:rsid w:val="00482067"/>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44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28D4"/>
    <w:rsid w:val="004C321F"/>
    <w:rsid w:val="004C4212"/>
    <w:rsid w:val="004C5555"/>
    <w:rsid w:val="004C589A"/>
    <w:rsid w:val="004C694E"/>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46"/>
    <w:rsid w:val="005166CF"/>
    <w:rsid w:val="005167E8"/>
    <w:rsid w:val="00517507"/>
    <w:rsid w:val="00517C31"/>
    <w:rsid w:val="00521297"/>
    <w:rsid w:val="00523895"/>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27"/>
    <w:rsid w:val="00534C5F"/>
    <w:rsid w:val="0053509D"/>
    <w:rsid w:val="00535E13"/>
    <w:rsid w:val="0053650A"/>
    <w:rsid w:val="00536833"/>
    <w:rsid w:val="00537F2E"/>
    <w:rsid w:val="0054008E"/>
    <w:rsid w:val="005403D8"/>
    <w:rsid w:val="00540AD9"/>
    <w:rsid w:val="00542CAE"/>
    <w:rsid w:val="00543144"/>
    <w:rsid w:val="00543E5A"/>
    <w:rsid w:val="00544273"/>
    <w:rsid w:val="0054449E"/>
    <w:rsid w:val="00544F7A"/>
    <w:rsid w:val="00545421"/>
    <w:rsid w:val="00546192"/>
    <w:rsid w:val="0054728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0E9D"/>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ECE"/>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31"/>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4F8C"/>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528"/>
    <w:rsid w:val="006028C1"/>
    <w:rsid w:val="00603617"/>
    <w:rsid w:val="0060381F"/>
    <w:rsid w:val="0060403B"/>
    <w:rsid w:val="006046B6"/>
    <w:rsid w:val="00604948"/>
    <w:rsid w:val="006049FD"/>
    <w:rsid w:val="006059EE"/>
    <w:rsid w:val="00606AE4"/>
    <w:rsid w:val="00607638"/>
    <w:rsid w:val="00607AD8"/>
    <w:rsid w:val="006102C5"/>
    <w:rsid w:val="006106A7"/>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0A8"/>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A3E"/>
    <w:rsid w:val="00673CFF"/>
    <w:rsid w:val="00674355"/>
    <w:rsid w:val="006744D9"/>
    <w:rsid w:val="006758D1"/>
    <w:rsid w:val="00675A67"/>
    <w:rsid w:val="00675FE2"/>
    <w:rsid w:val="0067608C"/>
    <w:rsid w:val="0067642D"/>
    <w:rsid w:val="006771D9"/>
    <w:rsid w:val="006778B5"/>
    <w:rsid w:val="00677DA1"/>
    <w:rsid w:val="006805B0"/>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978B4"/>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BC4"/>
    <w:rsid w:val="006B7D70"/>
    <w:rsid w:val="006C0A93"/>
    <w:rsid w:val="006C0C3E"/>
    <w:rsid w:val="006C18B7"/>
    <w:rsid w:val="006C19D1"/>
    <w:rsid w:val="006C282C"/>
    <w:rsid w:val="006C2C1C"/>
    <w:rsid w:val="006C38E6"/>
    <w:rsid w:val="006C3E1E"/>
    <w:rsid w:val="006C3F36"/>
    <w:rsid w:val="006C3F61"/>
    <w:rsid w:val="006C40B3"/>
    <w:rsid w:val="006C43D4"/>
    <w:rsid w:val="006C44DF"/>
    <w:rsid w:val="006C4517"/>
    <w:rsid w:val="006C4F7C"/>
    <w:rsid w:val="006C5527"/>
    <w:rsid w:val="006C58E3"/>
    <w:rsid w:val="006C5A1D"/>
    <w:rsid w:val="006C5A6E"/>
    <w:rsid w:val="006C605A"/>
    <w:rsid w:val="006C7168"/>
    <w:rsid w:val="006C757A"/>
    <w:rsid w:val="006C7C5A"/>
    <w:rsid w:val="006D0222"/>
    <w:rsid w:val="006D07E0"/>
    <w:rsid w:val="006D0CF1"/>
    <w:rsid w:val="006D17FD"/>
    <w:rsid w:val="006D1BD2"/>
    <w:rsid w:val="006D1D8A"/>
    <w:rsid w:val="006D1E89"/>
    <w:rsid w:val="006D1F20"/>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90F"/>
    <w:rsid w:val="00706CEE"/>
    <w:rsid w:val="007073B1"/>
    <w:rsid w:val="00707916"/>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6E2"/>
    <w:rsid w:val="00722C89"/>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52"/>
    <w:rsid w:val="007427B0"/>
    <w:rsid w:val="00742990"/>
    <w:rsid w:val="00742C16"/>
    <w:rsid w:val="0074320E"/>
    <w:rsid w:val="00743C5F"/>
    <w:rsid w:val="007441EF"/>
    <w:rsid w:val="00744469"/>
    <w:rsid w:val="007444C0"/>
    <w:rsid w:val="00744569"/>
    <w:rsid w:val="00744B4F"/>
    <w:rsid w:val="00744B8C"/>
    <w:rsid w:val="007452CF"/>
    <w:rsid w:val="007459A3"/>
    <w:rsid w:val="0074697D"/>
    <w:rsid w:val="00746CD2"/>
    <w:rsid w:val="00746F72"/>
    <w:rsid w:val="00746FCA"/>
    <w:rsid w:val="00747D0C"/>
    <w:rsid w:val="00747E9B"/>
    <w:rsid w:val="007500BD"/>
    <w:rsid w:val="007500E4"/>
    <w:rsid w:val="007502D6"/>
    <w:rsid w:val="0075088A"/>
    <w:rsid w:val="007512FF"/>
    <w:rsid w:val="00751315"/>
    <w:rsid w:val="00751CF0"/>
    <w:rsid w:val="00752C41"/>
    <w:rsid w:val="00753A6B"/>
    <w:rsid w:val="00754455"/>
    <w:rsid w:val="00754D7D"/>
    <w:rsid w:val="007550B4"/>
    <w:rsid w:val="007551C2"/>
    <w:rsid w:val="00755E15"/>
    <w:rsid w:val="00756104"/>
    <w:rsid w:val="00756780"/>
    <w:rsid w:val="00756CE2"/>
    <w:rsid w:val="00757096"/>
    <w:rsid w:val="00757853"/>
    <w:rsid w:val="00757F25"/>
    <w:rsid w:val="007601B6"/>
    <w:rsid w:val="00760706"/>
    <w:rsid w:val="00760944"/>
    <w:rsid w:val="007620EB"/>
    <w:rsid w:val="0076227C"/>
    <w:rsid w:val="00762588"/>
    <w:rsid w:val="0076274A"/>
    <w:rsid w:val="007633FC"/>
    <w:rsid w:val="00763558"/>
    <w:rsid w:val="007637D2"/>
    <w:rsid w:val="0076433C"/>
    <w:rsid w:val="007648F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22A"/>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D7"/>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6DA4"/>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FD5"/>
    <w:rsid w:val="008360B8"/>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3D8D"/>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742"/>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B6"/>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B94"/>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20"/>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D37"/>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325"/>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238"/>
    <w:rsid w:val="008F17C8"/>
    <w:rsid w:val="008F1A91"/>
    <w:rsid w:val="008F1ACD"/>
    <w:rsid w:val="008F286E"/>
    <w:rsid w:val="008F2E34"/>
    <w:rsid w:val="008F2E41"/>
    <w:rsid w:val="008F33AA"/>
    <w:rsid w:val="008F38FD"/>
    <w:rsid w:val="008F455D"/>
    <w:rsid w:val="008F4EFB"/>
    <w:rsid w:val="008F532F"/>
    <w:rsid w:val="008F5EA6"/>
    <w:rsid w:val="008F6101"/>
    <w:rsid w:val="008F6897"/>
    <w:rsid w:val="009005EE"/>
    <w:rsid w:val="00900663"/>
    <w:rsid w:val="009032C1"/>
    <w:rsid w:val="0090360B"/>
    <w:rsid w:val="00903D25"/>
    <w:rsid w:val="00903EC0"/>
    <w:rsid w:val="009042F2"/>
    <w:rsid w:val="009043BE"/>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A43"/>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0F15"/>
    <w:rsid w:val="009411D4"/>
    <w:rsid w:val="00941429"/>
    <w:rsid w:val="00941599"/>
    <w:rsid w:val="009416AD"/>
    <w:rsid w:val="009417D0"/>
    <w:rsid w:val="009428CB"/>
    <w:rsid w:val="00942E6D"/>
    <w:rsid w:val="0094443D"/>
    <w:rsid w:val="0094506E"/>
    <w:rsid w:val="00945FF1"/>
    <w:rsid w:val="009462C0"/>
    <w:rsid w:val="00946F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7BC"/>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4269"/>
    <w:rsid w:val="0099502F"/>
    <w:rsid w:val="009963ED"/>
    <w:rsid w:val="0099731F"/>
    <w:rsid w:val="0099797E"/>
    <w:rsid w:val="009A01D8"/>
    <w:rsid w:val="009A0750"/>
    <w:rsid w:val="009A1117"/>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2FCD"/>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A1A"/>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8EE"/>
    <w:rsid w:val="00A34DCF"/>
    <w:rsid w:val="00A360EA"/>
    <w:rsid w:val="00A364F4"/>
    <w:rsid w:val="00A36958"/>
    <w:rsid w:val="00A36FC4"/>
    <w:rsid w:val="00A37034"/>
    <w:rsid w:val="00A40A6D"/>
    <w:rsid w:val="00A410FB"/>
    <w:rsid w:val="00A415CB"/>
    <w:rsid w:val="00A422F2"/>
    <w:rsid w:val="00A429AA"/>
    <w:rsid w:val="00A43084"/>
    <w:rsid w:val="00A43127"/>
    <w:rsid w:val="00A431F8"/>
    <w:rsid w:val="00A43200"/>
    <w:rsid w:val="00A43933"/>
    <w:rsid w:val="00A44E9B"/>
    <w:rsid w:val="00A44F91"/>
    <w:rsid w:val="00A45827"/>
    <w:rsid w:val="00A4633B"/>
    <w:rsid w:val="00A46EAD"/>
    <w:rsid w:val="00A46F83"/>
    <w:rsid w:val="00A4745D"/>
    <w:rsid w:val="00A47D11"/>
    <w:rsid w:val="00A50513"/>
    <w:rsid w:val="00A50607"/>
    <w:rsid w:val="00A50610"/>
    <w:rsid w:val="00A50898"/>
    <w:rsid w:val="00A5093A"/>
    <w:rsid w:val="00A51663"/>
    <w:rsid w:val="00A51BFF"/>
    <w:rsid w:val="00A51C24"/>
    <w:rsid w:val="00A51D95"/>
    <w:rsid w:val="00A51FD8"/>
    <w:rsid w:val="00A520E1"/>
    <w:rsid w:val="00A5226F"/>
    <w:rsid w:val="00A52C37"/>
    <w:rsid w:val="00A52DD9"/>
    <w:rsid w:val="00A53754"/>
    <w:rsid w:val="00A54576"/>
    <w:rsid w:val="00A54DF6"/>
    <w:rsid w:val="00A55123"/>
    <w:rsid w:val="00A55C0E"/>
    <w:rsid w:val="00A55E60"/>
    <w:rsid w:val="00A5606A"/>
    <w:rsid w:val="00A56372"/>
    <w:rsid w:val="00A56CC7"/>
    <w:rsid w:val="00A56DCF"/>
    <w:rsid w:val="00A57706"/>
    <w:rsid w:val="00A57C83"/>
    <w:rsid w:val="00A60951"/>
    <w:rsid w:val="00A60B58"/>
    <w:rsid w:val="00A61BF2"/>
    <w:rsid w:val="00A61E45"/>
    <w:rsid w:val="00A6267D"/>
    <w:rsid w:val="00A62D7B"/>
    <w:rsid w:val="00A62E09"/>
    <w:rsid w:val="00A632B9"/>
    <w:rsid w:val="00A63319"/>
    <w:rsid w:val="00A6367C"/>
    <w:rsid w:val="00A63EAA"/>
    <w:rsid w:val="00A64224"/>
    <w:rsid w:val="00A64C80"/>
    <w:rsid w:val="00A64FA7"/>
    <w:rsid w:val="00A6559F"/>
    <w:rsid w:val="00A65A23"/>
    <w:rsid w:val="00A66029"/>
    <w:rsid w:val="00A66066"/>
    <w:rsid w:val="00A66AFB"/>
    <w:rsid w:val="00A66C74"/>
    <w:rsid w:val="00A6754A"/>
    <w:rsid w:val="00A67790"/>
    <w:rsid w:val="00A67F8B"/>
    <w:rsid w:val="00A7047F"/>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5F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049"/>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97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34E"/>
    <w:rsid w:val="00AF6408"/>
    <w:rsid w:val="00AF66EB"/>
    <w:rsid w:val="00AF6985"/>
    <w:rsid w:val="00AF6CB1"/>
    <w:rsid w:val="00AF7A7E"/>
    <w:rsid w:val="00B00098"/>
    <w:rsid w:val="00B003AA"/>
    <w:rsid w:val="00B00558"/>
    <w:rsid w:val="00B008D5"/>
    <w:rsid w:val="00B01117"/>
    <w:rsid w:val="00B01816"/>
    <w:rsid w:val="00B01C49"/>
    <w:rsid w:val="00B023E6"/>
    <w:rsid w:val="00B0241C"/>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5128"/>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4F9E"/>
    <w:rsid w:val="00B352AE"/>
    <w:rsid w:val="00B35B97"/>
    <w:rsid w:val="00B35BE7"/>
    <w:rsid w:val="00B35C4C"/>
    <w:rsid w:val="00B360DF"/>
    <w:rsid w:val="00B36395"/>
    <w:rsid w:val="00B36AB7"/>
    <w:rsid w:val="00B36FC8"/>
    <w:rsid w:val="00B37E7C"/>
    <w:rsid w:val="00B406FD"/>
    <w:rsid w:val="00B409AF"/>
    <w:rsid w:val="00B41273"/>
    <w:rsid w:val="00B413BD"/>
    <w:rsid w:val="00B4152C"/>
    <w:rsid w:val="00B415BF"/>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541"/>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49AB"/>
    <w:rsid w:val="00BA559C"/>
    <w:rsid w:val="00BA5ABB"/>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4E0"/>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2E66"/>
    <w:rsid w:val="00BD33E3"/>
    <w:rsid w:val="00BD4727"/>
    <w:rsid w:val="00BD4C36"/>
    <w:rsid w:val="00BD5377"/>
    <w:rsid w:val="00BD54ED"/>
    <w:rsid w:val="00BD5737"/>
    <w:rsid w:val="00BD5AF5"/>
    <w:rsid w:val="00BD5C2D"/>
    <w:rsid w:val="00BD69E9"/>
    <w:rsid w:val="00BD713C"/>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BBD"/>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3A9D"/>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A97"/>
    <w:rsid w:val="00C20D53"/>
    <w:rsid w:val="00C20EFD"/>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AF8"/>
    <w:rsid w:val="00C27F21"/>
    <w:rsid w:val="00C31031"/>
    <w:rsid w:val="00C3226D"/>
    <w:rsid w:val="00C32323"/>
    <w:rsid w:val="00C332D0"/>
    <w:rsid w:val="00C333AC"/>
    <w:rsid w:val="00C338DA"/>
    <w:rsid w:val="00C3446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3B"/>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0E58"/>
    <w:rsid w:val="00C71167"/>
    <w:rsid w:val="00C7179B"/>
    <w:rsid w:val="00C71F6E"/>
    <w:rsid w:val="00C721B0"/>
    <w:rsid w:val="00C72B33"/>
    <w:rsid w:val="00C732DA"/>
    <w:rsid w:val="00C73543"/>
    <w:rsid w:val="00C73673"/>
    <w:rsid w:val="00C7377E"/>
    <w:rsid w:val="00C73804"/>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5B22"/>
    <w:rsid w:val="00CB67CA"/>
    <w:rsid w:val="00CB6A42"/>
    <w:rsid w:val="00CB71B5"/>
    <w:rsid w:val="00CB75C2"/>
    <w:rsid w:val="00CB7F7D"/>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50F1"/>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A38"/>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BB5"/>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111"/>
    <w:rsid w:val="00D342C8"/>
    <w:rsid w:val="00D343C6"/>
    <w:rsid w:val="00D34525"/>
    <w:rsid w:val="00D34B7F"/>
    <w:rsid w:val="00D35BAA"/>
    <w:rsid w:val="00D36127"/>
    <w:rsid w:val="00D36C6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5B8"/>
    <w:rsid w:val="00D45C25"/>
    <w:rsid w:val="00D462BD"/>
    <w:rsid w:val="00D462CC"/>
    <w:rsid w:val="00D4632E"/>
    <w:rsid w:val="00D46C89"/>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702"/>
    <w:rsid w:val="00D5648A"/>
    <w:rsid w:val="00D564A7"/>
    <w:rsid w:val="00D56562"/>
    <w:rsid w:val="00D56625"/>
    <w:rsid w:val="00D566F4"/>
    <w:rsid w:val="00D5689B"/>
    <w:rsid w:val="00D56AC6"/>
    <w:rsid w:val="00D56B2D"/>
    <w:rsid w:val="00D56B30"/>
    <w:rsid w:val="00D57B09"/>
    <w:rsid w:val="00D57F95"/>
    <w:rsid w:val="00D60088"/>
    <w:rsid w:val="00D60342"/>
    <w:rsid w:val="00D60486"/>
    <w:rsid w:val="00D6105F"/>
    <w:rsid w:val="00D610DD"/>
    <w:rsid w:val="00D6117B"/>
    <w:rsid w:val="00D61B1E"/>
    <w:rsid w:val="00D61F94"/>
    <w:rsid w:val="00D620F5"/>
    <w:rsid w:val="00D63479"/>
    <w:rsid w:val="00D65150"/>
    <w:rsid w:val="00D6534E"/>
    <w:rsid w:val="00D65603"/>
    <w:rsid w:val="00D658AE"/>
    <w:rsid w:val="00D658D6"/>
    <w:rsid w:val="00D66558"/>
    <w:rsid w:val="00D6664A"/>
    <w:rsid w:val="00D67498"/>
    <w:rsid w:val="00D67E87"/>
    <w:rsid w:val="00D70E0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93B"/>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A7F6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E40"/>
    <w:rsid w:val="00DD48D9"/>
    <w:rsid w:val="00DD68D5"/>
    <w:rsid w:val="00DD779D"/>
    <w:rsid w:val="00DD7F58"/>
    <w:rsid w:val="00DE06AD"/>
    <w:rsid w:val="00DE0857"/>
    <w:rsid w:val="00DE0F10"/>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055"/>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840"/>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7B1"/>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36A"/>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698"/>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2E3"/>
    <w:rsid w:val="00F40694"/>
    <w:rsid w:val="00F42BC0"/>
    <w:rsid w:val="00F437E7"/>
    <w:rsid w:val="00F44817"/>
    <w:rsid w:val="00F45965"/>
    <w:rsid w:val="00F4692C"/>
    <w:rsid w:val="00F46CC0"/>
    <w:rsid w:val="00F470D9"/>
    <w:rsid w:val="00F47714"/>
    <w:rsid w:val="00F4781F"/>
    <w:rsid w:val="00F47DEC"/>
    <w:rsid w:val="00F47E15"/>
    <w:rsid w:val="00F5097D"/>
    <w:rsid w:val="00F50A34"/>
    <w:rsid w:val="00F50DA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8A3"/>
    <w:rsid w:val="00F75FF6"/>
    <w:rsid w:val="00F76803"/>
    <w:rsid w:val="00F7689F"/>
    <w:rsid w:val="00F7697F"/>
    <w:rsid w:val="00F76ED0"/>
    <w:rsid w:val="00F7718D"/>
    <w:rsid w:val="00F80B2A"/>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3DF"/>
    <w:rsid w:val="00F925F8"/>
    <w:rsid w:val="00F928DB"/>
    <w:rsid w:val="00F92EB9"/>
    <w:rsid w:val="00F9317C"/>
    <w:rsid w:val="00F937D3"/>
    <w:rsid w:val="00F94113"/>
    <w:rsid w:val="00F9451B"/>
    <w:rsid w:val="00F94D62"/>
    <w:rsid w:val="00F95391"/>
    <w:rsid w:val="00F95A36"/>
    <w:rsid w:val="00F96E3B"/>
    <w:rsid w:val="00F96F81"/>
    <w:rsid w:val="00F9714B"/>
    <w:rsid w:val="00F979B7"/>
    <w:rsid w:val="00F97E39"/>
    <w:rsid w:val="00FA07B0"/>
    <w:rsid w:val="00FA0AAE"/>
    <w:rsid w:val="00FA1345"/>
    <w:rsid w:val="00FA197A"/>
    <w:rsid w:val="00FA2BF8"/>
    <w:rsid w:val="00FA4115"/>
    <w:rsid w:val="00FA4485"/>
    <w:rsid w:val="00FA496F"/>
    <w:rsid w:val="00FA49F2"/>
    <w:rsid w:val="00FA4D47"/>
    <w:rsid w:val="00FA5000"/>
    <w:rsid w:val="00FA5177"/>
    <w:rsid w:val="00FA525D"/>
    <w:rsid w:val="00FA60B6"/>
    <w:rsid w:val="00FA62E0"/>
    <w:rsid w:val="00FA636E"/>
    <w:rsid w:val="00FA6A03"/>
    <w:rsid w:val="00FA7281"/>
    <w:rsid w:val="00FA77E0"/>
    <w:rsid w:val="00FB029F"/>
    <w:rsid w:val="00FB056C"/>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2829"/>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35AC"/>
    <w:rsid w:val="00FE40E7"/>
    <w:rsid w:val="00FE4C85"/>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00A8"/>
    <w:pPr>
      <w:widowControl w:val="0"/>
      <w:autoSpaceDE w:val="0"/>
      <w:autoSpaceDN w:val="0"/>
      <w:adjustRightInd w:val="0"/>
      <w:spacing w:after="120"/>
      <w:jc w:val="both"/>
    </w:pPr>
    <w:rPr>
      <w:rFonts w:ascii="Times New Roman" w:eastAsia="SimSun" w:hAnsi="Times New Roman"/>
      <w:sz w:val="22"/>
      <w:szCs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widowControl/>
      <w:tabs>
        <w:tab w:val="center" w:pos="4536"/>
        <w:tab w:val="right" w:pos="9072"/>
      </w:tabs>
      <w:autoSpaceDE/>
      <w:autoSpaceDN/>
      <w:adjustRightInd/>
      <w:spacing w:after="180"/>
      <w:jc w:val="left"/>
    </w:pPr>
    <w:rPr>
      <w:rFonts w:eastAsia="Times New Roman"/>
      <w:noProof/>
      <w:sz w:val="20"/>
      <w:szCs w:val="20"/>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widowControl/>
      <w:autoSpaceDE/>
      <w:autoSpaceDN/>
      <w:adjustRightInd/>
      <w:spacing w:after="0"/>
      <w:jc w:val="left"/>
    </w:pPr>
    <w:rPr>
      <w:rFonts w:eastAsia="Times New Roman"/>
      <w:sz w:val="20"/>
      <w:szCs w:val="20"/>
    </w:r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widowControl/>
      <w:autoSpaceDE/>
      <w:autoSpaceDN/>
      <w:adjustRightInd/>
      <w:spacing w:after="0"/>
      <w:ind w:left="454" w:hanging="454"/>
      <w:jc w:val="left"/>
    </w:pPr>
    <w:rPr>
      <w:rFonts w:eastAsia="Times New Roman"/>
      <w:sz w:val="16"/>
      <w:szCs w:val="20"/>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widowControl/>
      <w:autoSpaceDE/>
      <w:autoSpaceDN/>
      <w:adjustRightInd/>
      <w:spacing w:after="180"/>
      <w:ind w:left="1135" w:hanging="851"/>
      <w:jc w:val="left"/>
    </w:pPr>
    <w:rPr>
      <w:rFonts w:eastAsia="Times New Roman"/>
      <w:sz w:val="20"/>
      <w:szCs w:val="20"/>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widowControl/>
      <w:autoSpaceDE/>
      <w:autoSpaceDN/>
      <w:adjustRightInd/>
      <w:spacing w:after="0"/>
      <w:jc w:val="left"/>
    </w:pPr>
    <w:rPr>
      <w:rFonts w:ascii="Arial" w:eastAsia="Times New Roman" w:hAnsi="Arial"/>
      <w:sz w:val="18"/>
      <w:szCs w:val="20"/>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widowControl/>
      <w:autoSpaceDE/>
      <w:autoSpaceDN/>
      <w:adjustRightInd/>
      <w:spacing w:after="180"/>
      <w:ind w:left="568" w:hanging="284"/>
      <w:jc w:val="left"/>
    </w:pPr>
    <w:rPr>
      <w:rFonts w:eastAsia="Times New Roman"/>
      <w:sz w:val="20"/>
      <w:szCs w:val="20"/>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widowControl/>
      <w:autoSpaceDE/>
      <w:autoSpaceDN/>
      <w:adjustRightInd/>
      <w:spacing w:after="180"/>
      <w:ind w:left="1702" w:hanging="1418"/>
      <w:jc w:val="left"/>
    </w:pPr>
    <w:rPr>
      <w:rFonts w:eastAsia="Times New Roman"/>
      <w:sz w:val="20"/>
      <w:szCs w:val="20"/>
    </w:rPr>
  </w:style>
  <w:style w:type="paragraph" w:customStyle="1" w:styleId="FP">
    <w:name w:val="FP"/>
    <w:basedOn w:val="Normal"/>
    <w:rsid w:val="00F1468E"/>
    <w:pPr>
      <w:widowControl/>
      <w:autoSpaceDE/>
      <w:autoSpaceDN/>
      <w:adjustRightInd/>
      <w:spacing w:after="0"/>
      <w:jc w:val="left"/>
    </w:pPr>
    <w:rPr>
      <w:rFonts w:eastAsia="Times New Roman"/>
      <w:sz w:val="20"/>
      <w:szCs w:val="20"/>
    </w:r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widowControl/>
      <w:autoSpaceDE/>
      <w:autoSpaceDN/>
      <w:adjustRightInd/>
      <w:spacing w:before="60" w:after="180"/>
      <w:jc w:val="center"/>
    </w:pPr>
    <w:rPr>
      <w:rFonts w:ascii="Arial" w:eastAsia="Times New Roman" w:hAnsi="Arial"/>
      <w:b/>
      <w:sz w:val="20"/>
      <w:szCs w:val="20"/>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widowControl/>
      <w:pBdr>
        <w:top w:val="single" w:sz="12" w:space="0" w:color="auto"/>
      </w:pBdr>
      <w:autoSpaceDE/>
      <w:autoSpaceDN/>
      <w:adjustRightInd/>
      <w:spacing w:before="360" w:after="240"/>
      <w:jc w:val="left"/>
    </w:pPr>
    <w:rPr>
      <w:rFonts w:eastAsia="Times New Roman"/>
      <w:b/>
      <w:i/>
      <w:sz w:val="26"/>
      <w:szCs w:val="20"/>
    </w:rPr>
  </w:style>
  <w:style w:type="paragraph" w:customStyle="1" w:styleId="TabList">
    <w:name w:val="TabList"/>
    <w:basedOn w:val="Normal"/>
    <w:rsid w:val="00F1468E"/>
    <w:pPr>
      <w:widowControl/>
      <w:tabs>
        <w:tab w:val="left" w:pos="1134"/>
      </w:tabs>
      <w:autoSpaceDE/>
      <w:autoSpaceDN/>
      <w:adjustRightInd/>
      <w:spacing w:after="0"/>
      <w:jc w:val="left"/>
    </w:pPr>
    <w:rPr>
      <w:rFonts w:eastAsia="MS Mincho"/>
      <w:sz w:val="20"/>
      <w:szCs w:val="20"/>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widowControl/>
      <w:autoSpaceDE/>
      <w:autoSpaceDN/>
      <w:adjustRightInd/>
      <w:spacing w:before="120"/>
      <w:jc w:val="left"/>
    </w:pPr>
    <w:rPr>
      <w:rFonts w:eastAsia="MS Mincho"/>
      <w:b/>
      <w:sz w:val="20"/>
      <w:szCs w:val="20"/>
    </w:rPr>
  </w:style>
  <w:style w:type="paragraph" w:customStyle="1" w:styleId="tabletext">
    <w:name w:val="table text"/>
    <w:basedOn w:val="Normal"/>
    <w:next w:val="table"/>
    <w:rsid w:val="00F1468E"/>
    <w:pPr>
      <w:widowControl/>
      <w:autoSpaceDE/>
      <w:autoSpaceDN/>
      <w:adjustRightInd/>
      <w:spacing w:after="0"/>
      <w:jc w:val="left"/>
    </w:pPr>
    <w:rPr>
      <w:rFonts w:eastAsia="MS Mincho"/>
      <w:i/>
      <w:sz w:val="20"/>
      <w:szCs w:val="20"/>
    </w:rPr>
  </w:style>
  <w:style w:type="paragraph" w:customStyle="1" w:styleId="table">
    <w:name w:val="table"/>
    <w:basedOn w:val="Normal"/>
    <w:next w:val="Normal"/>
    <w:rsid w:val="00F1468E"/>
    <w:pPr>
      <w:widowControl/>
      <w:autoSpaceDE/>
      <w:autoSpaceDN/>
      <w:adjustRightInd/>
      <w:spacing w:after="0"/>
      <w:jc w:val="center"/>
    </w:pPr>
    <w:rPr>
      <w:rFonts w:eastAsia="MS Mincho"/>
      <w:sz w:val="20"/>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autoSpaceDE/>
      <w:autoSpaceDN/>
      <w:adjustRightInd/>
      <w:jc w:val="left"/>
    </w:pPr>
    <w:rPr>
      <w:rFonts w:eastAsia="MS Mincho"/>
      <w:sz w:val="24"/>
      <w:szCs w:val="20"/>
      <w:lang w:val="en-US"/>
    </w:rPr>
  </w:style>
  <w:style w:type="paragraph" w:customStyle="1" w:styleId="HE">
    <w:name w:val="HE"/>
    <w:basedOn w:val="Normal"/>
    <w:rsid w:val="00F1468E"/>
    <w:pPr>
      <w:widowControl/>
      <w:autoSpaceDE/>
      <w:autoSpaceDN/>
      <w:adjustRightInd/>
      <w:spacing w:after="0"/>
      <w:jc w:val="left"/>
    </w:pPr>
    <w:rPr>
      <w:rFonts w:eastAsia="MS Mincho"/>
      <w:b/>
      <w:sz w:val="20"/>
      <w:szCs w:val="20"/>
    </w:rPr>
  </w:style>
  <w:style w:type="paragraph" w:styleId="PlainText">
    <w:name w:val="Plain Text"/>
    <w:basedOn w:val="Normal"/>
    <w:link w:val="PlainTextChar"/>
    <w:rsid w:val="00F1468E"/>
    <w:pPr>
      <w:widowControl/>
      <w:autoSpaceDE/>
      <w:autoSpaceDN/>
      <w:adjustRightInd/>
      <w:spacing w:after="0"/>
      <w:jc w:val="left"/>
    </w:pPr>
    <w:rPr>
      <w:rFonts w:ascii="Courier New" w:eastAsia="Times New Roman" w:hAnsi="Courier New"/>
      <w:sz w:val="20"/>
      <w:szCs w:val="20"/>
      <w:lang w:val="en-US"/>
    </w:rPr>
  </w:style>
  <w:style w:type="paragraph" w:customStyle="1" w:styleId="text">
    <w:name w:val="text"/>
    <w:basedOn w:val="Normal"/>
    <w:rsid w:val="00F1468E"/>
    <w:pPr>
      <w:autoSpaceDE/>
      <w:autoSpaceDN/>
      <w:adjustRightInd/>
      <w:spacing w:after="240"/>
    </w:pPr>
    <w:rPr>
      <w:rFonts w:eastAsia="Times New Roman"/>
      <w:sz w:val="24"/>
      <w:szCs w:val="20"/>
      <w:lang w:val="en-AU"/>
    </w:rPr>
  </w:style>
  <w:style w:type="paragraph" w:styleId="DocumentMap">
    <w:name w:val="Document Map"/>
    <w:basedOn w:val="Normal"/>
    <w:link w:val="DocumentMapChar"/>
    <w:semiHidden/>
    <w:rsid w:val="00F1468E"/>
    <w:pPr>
      <w:widowControl/>
      <w:shd w:val="clear" w:color="auto" w:fill="000080"/>
      <w:autoSpaceDE/>
      <w:autoSpaceDN/>
      <w:adjustRightInd/>
      <w:spacing w:after="180"/>
      <w:jc w:val="left"/>
    </w:pPr>
    <w:rPr>
      <w:rFonts w:ascii="Tahoma" w:eastAsia="Times New Roman" w:hAnsi="Tahoma"/>
      <w:sz w:val="20"/>
      <w:szCs w:val="20"/>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widowControl/>
      <w:pBdr>
        <w:top w:val="single" w:sz="12" w:space="3" w:color="auto"/>
      </w:pBdr>
      <w:tabs>
        <w:tab w:val="num" w:pos="735"/>
      </w:tabs>
      <w:autoSpaceDE/>
      <w:autoSpaceDN/>
      <w:adjustRightInd/>
      <w:spacing w:before="240" w:after="180"/>
      <w:ind w:left="735" w:hanging="735"/>
      <w:jc w:val="left"/>
      <w:outlineLvl w:val="0"/>
    </w:pPr>
    <w:rPr>
      <w:rFonts w:ascii="Arial" w:eastAsia="Times New Roman" w:hAnsi="Arial"/>
      <w:sz w:val="36"/>
      <w:szCs w:val="20"/>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tabs>
        <w:tab w:val="num" w:pos="360"/>
      </w:tabs>
      <w:autoSpaceDE/>
      <w:autoSpaceDN/>
      <w:adjustRightInd/>
      <w:spacing w:before="60" w:after="60"/>
      <w:ind w:left="360" w:hanging="360"/>
    </w:pPr>
    <w:rPr>
      <w:rFonts w:eastAsia="MS Mincho"/>
      <w:sz w:val="20"/>
      <w:szCs w:val="20"/>
    </w:rPr>
  </w:style>
  <w:style w:type="paragraph" w:styleId="BodyTextIndent">
    <w:name w:val="Body Text Indent"/>
    <w:basedOn w:val="Normal"/>
    <w:link w:val="BodyTextIndentChar"/>
    <w:rsid w:val="00F1468E"/>
    <w:pPr>
      <w:widowControl/>
      <w:autoSpaceDE/>
      <w:autoSpaceDN/>
      <w:adjustRightInd/>
      <w:spacing w:before="240" w:after="0"/>
      <w:ind w:left="360"/>
    </w:pPr>
    <w:rPr>
      <w:rFonts w:eastAsia="Times New Roman"/>
      <w:i/>
      <w:szCs w:val="20"/>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widowControl/>
      <w:autoSpaceDE/>
      <w:autoSpaceDN/>
      <w:adjustRightInd/>
      <w:spacing w:before="120" w:after="0"/>
      <w:jc w:val="left"/>
    </w:pPr>
    <w:rPr>
      <w:rFonts w:eastAsia="Times New Roman"/>
      <w:sz w:val="20"/>
      <w:szCs w:val="20"/>
      <w:lang w:val="en-US"/>
    </w:rPr>
  </w:style>
  <w:style w:type="paragraph" w:styleId="BodyText2">
    <w:name w:val="Body Text 2"/>
    <w:basedOn w:val="Normal"/>
    <w:link w:val="BodyText2Char"/>
    <w:rsid w:val="00F1468E"/>
    <w:pPr>
      <w:widowControl/>
      <w:autoSpaceDE/>
      <w:autoSpaceDN/>
      <w:adjustRightInd/>
      <w:spacing w:after="0"/>
    </w:pPr>
    <w:rPr>
      <w:rFonts w:eastAsia="Times New Roman"/>
      <w:sz w:val="24"/>
      <w:szCs w:val="20"/>
      <w:lang w:val="en-US"/>
    </w:rPr>
  </w:style>
  <w:style w:type="paragraph" w:customStyle="1" w:styleId="para">
    <w:name w:val="para"/>
    <w:basedOn w:val="Normal"/>
    <w:rsid w:val="00F1468E"/>
    <w:pPr>
      <w:widowControl/>
      <w:autoSpaceDE/>
      <w:autoSpaceDN/>
      <w:adjustRightInd/>
      <w:spacing w:after="240"/>
    </w:pPr>
    <w:rPr>
      <w:rFonts w:ascii="Helvetica" w:eastAsia="Times New Roman" w:hAnsi="Helvetica"/>
      <w:sz w:val="20"/>
      <w:szCs w:val="20"/>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widowControl/>
      <w:tabs>
        <w:tab w:val="center" w:pos="4820"/>
        <w:tab w:val="right" w:pos="9640"/>
      </w:tabs>
      <w:autoSpaceDE/>
      <w:autoSpaceDN/>
      <w:adjustRightInd/>
      <w:spacing w:after="180"/>
      <w:jc w:val="left"/>
    </w:pPr>
    <w:rPr>
      <w:rFonts w:eastAsia="Times New Roman"/>
      <w:sz w:val="20"/>
      <w:szCs w:val="20"/>
    </w:r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widowControl/>
      <w:autoSpaceDE/>
      <w:autoSpaceDN/>
      <w:adjustRightInd/>
      <w:spacing w:after="180"/>
      <w:ind w:left="568" w:hanging="568"/>
      <w:jc w:val="left"/>
    </w:pPr>
    <w:rPr>
      <w:rFonts w:eastAsia="Times New Roman"/>
      <w:sz w:val="20"/>
      <w:szCs w:val="20"/>
    </w:rPr>
  </w:style>
  <w:style w:type="paragraph" w:customStyle="1" w:styleId="List1">
    <w:name w:val="List1"/>
    <w:basedOn w:val="Normal"/>
    <w:rsid w:val="00F1468E"/>
    <w:pPr>
      <w:widowControl/>
      <w:autoSpaceDE/>
      <w:autoSpaceDN/>
      <w:adjustRightInd/>
      <w:spacing w:before="120" w:after="0" w:line="280" w:lineRule="atLeast"/>
      <w:ind w:left="360" w:hanging="360"/>
    </w:pPr>
    <w:rPr>
      <w:rFonts w:ascii="Bookman" w:eastAsia="Times New Roman" w:hAnsi="Bookman"/>
      <w:sz w:val="20"/>
      <w:szCs w:val="20"/>
      <w:lang w:val="en-US"/>
    </w:rPr>
  </w:style>
  <w:style w:type="paragraph" w:styleId="BodyText3">
    <w:name w:val="Body Text 3"/>
    <w:basedOn w:val="Normal"/>
    <w:link w:val="BodyText3Char"/>
    <w:rsid w:val="00F1468E"/>
    <w:pPr>
      <w:widowControl/>
      <w:autoSpaceDE/>
      <w:autoSpaceDN/>
      <w:adjustRightInd/>
      <w:spacing w:after="180"/>
      <w:jc w:val="left"/>
    </w:pPr>
    <w:rPr>
      <w:rFonts w:eastAsia="Times New Roman"/>
      <w:b/>
      <w:i/>
      <w:sz w:val="20"/>
      <w:szCs w:val="20"/>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widowControl/>
      <w:autoSpaceDE/>
      <w:autoSpaceDN/>
      <w:adjustRightInd/>
      <w:spacing w:before="120" w:after="0"/>
    </w:pPr>
    <w:rPr>
      <w:rFonts w:eastAsia="Times New Roman"/>
      <w:sz w:val="20"/>
      <w:szCs w:val="20"/>
      <w:lang w:val="en-US"/>
    </w:rPr>
  </w:style>
  <w:style w:type="paragraph" w:styleId="BalloonText">
    <w:name w:val="Balloon Text"/>
    <w:basedOn w:val="Normal"/>
    <w:link w:val="BalloonTextChar"/>
    <w:semiHidden/>
    <w:rsid w:val="0092405A"/>
    <w:pPr>
      <w:widowControl/>
      <w:autoSpaceDE/>
      <w:autoSpaceDN/>
      <w:adjustRightInd/>
      <w:spacing w:after="180"/>
      <w:jc w:val="left"/>
    </w:pPr>
    <w:rPr>
      <w:rFonts w:ascii="Tahoma" w:eastAsia="Times New Roman" w:hAnsi="Tahoma" w:cs="Tahoma"/>
      <w:sz w:val="16"/>
      <w:szCs w:val="16"/>
    </w:rPr>
  </w:style>
  <w:style w:type="paragraph" w:customStyle="1" w:styleId="centered">
    <w:name w:val="centered"/>
    <w:basedOn w:val="Normal"/>
    <w:rsid w:val="00D85CD8"/>
    <w:pPr>
      <w:autoSpaceDE/>
      <w:autoSpaceDN/>
      <w:adjustRightInd/>
      <w:spacing w:before="120" w:after="0" w:line="280" w:lineRule="atLeast"/>
      <w:jc w:val="center"/>
    </w:pPr>
    <w:rPr>
      <w:rFonts w:ascii="Bookman" w:eastAsia="Times New Roman" w:hAnsi="Bookman"/>
      <w:sz w:val="20"/>
      <w:szCs w:val="20"/>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widowControl/>
      <w:numPr>
        <w:numId w:val="3"/>
      </w:numPr>
      <w:autoSpaceDE/>
      <w:autoSpaceDN/>
      <w:adjustRightInd/>
      <w:spacing w:after="80"/>
      <w:jc w:val="left"/>
    </w:pPr>
    <w:rPr>
      <w:rFonts w:eastAsia="Times New Roman"/>
      <w:sz w:val="18"/>
      <w:szCs w:val="20"/>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widowControl/>
      <w:overflowPunct w:val="0"/>
      <w:spacing w:after="180"/>
      <w:ind w:left="851"/>
      <w:jc w:val="left"/>
      <w:textAlignment w:val="baseline"/>
    </w:pPr>
    <w:rPr>
      <w:rFonts w:eastAsia="Times New Roman"/>
      <w:sz w:val="20"/>
      <w:szCs w:val="20"/>
      <w:lang w:eastAsia="ja-JP"/>
    </w:rPr>
  </w:style>
  <w:style w:type="paragraph" w:customStyle="1" w:styleId="INDENT2">
    <w:name w:val="INDENT2"/>
    <w:basedOn w:val="Normal"/>
    <w:rsid w:val="00CC72C8"/>
    <w:pPr>
      <w:widowControl/>
      <w:overflowPunct w:val="0"/>
      <w:spacing w:after="180"/>
      <w:ind w:left="1135" w:hanging="284"/>
      <w:jc w:val="left"/>
      <w:textAlignment w:val="baseline"/>
    </w:pPr>
    <w:rPr>
      <w:rFonts w:eastAsia="Times New Roman"/>
      <w:sz w:val="20"/>
      <w:szCs w:val="20"/>
      <w:lang w:eastAsia="ja-JP"/>
    </w:rPr>
  </w:style>
  <w:style w:type="paragraph" w:customStyle="1" w:styleId="INDENT3">
    <w:name w:val="INDENT3"/>
    <w:basedOn w:val="Normal"/>
    <w:rsid w:val="00CC72C8"/>
    <w:pPr>
      <w:widowControl/>
      <w:overflowPunct w:val="0"/>
      <w:spacing w:after="180"/>
      <w:ind w:left="1701" w:hanging="567"/>
      <w:jc w:val="left"/>
      <w:textAlignment w:val="baseline"/>
    </w:pPr>
    <w:rPr>
      <w:rFonts w:eastAsia="Times New Roman"/>
      <w:sz w:val="20"/>
      <w:szCs w:val="20"/>
      <w:lang w:eastAsia="ja-JP"/>
    </w:rPr>
  </w:style>
  <w:style w:type="paragraph" w:customStyle="1" w:styleId="FigureTitle">
    <w:name w:val="Figure_Title"/>
    <w:basedOn w:val="Normal"/>
    <w:next w:val="Normal"/>
    <w:rsid w:val="00CC72C8"/>
    <w:pPr>
      <w:keepLines/>
      <w:widowControl/>
      <w:tabs>
        <w:tab w:val="left" w:pos="794"/>
        <w:tab w:val="left" w:pos="1191"/>
        <w:tab w:val="left" w:pos="1588"/>
        <w:tab w:val="left" w:pos="1985"/>
      </w:tabs>
      <w:overflowPunct w:val="0"/>
      <w:spacing w:before="120" w:after="480"/>
      <w:jc w:val="center"/>
      <w:textAlignment w:val="baseline"/>
    </w:pPr>
    <w:rPr>
      <w:rFonts w:eastAsia="Times New Roman"/>
      <w:b/>
      <w:sz w:val="24"/>
      <w:szCs w:val="20"/>
      <w:lang w:eastAsia="ja-JP"/>
    </w:rPr>
  </w:style>
  <w:style w:type="paragraph" w:customStyle="1" w:styleId="RecCCITT">
    <w:name w:val="Rec_CCITT_#"/>
    <w:basedOn w:val="Normal"/>
    <w:rsid w:val="00CC72C8"/>
    <w:pPr>
      <w:keepNext/>
      <w:keepLines/>
      <w:widowControl/>
      <w:overflowPunct w:val="0"/>
      <w:spacing w:after="180"/>
      <w:jc w:val="left"/>
      <w:textAlignment w:val="baseline"/>
    </w:pPr>
    <w:rPr>
      <w:rFonts w:eastAsia="Times New Roman"/>
      <w:b/>
      <w:sz w:val="20"/>
      <w:szCs w:val="20"/>
      <w:lang w:eastAsia="ja-JP"/>
    </w:rPr>
  </w:style>
  <w:style w:type="paragraph" w:customStyle="1" w:styleId="enumlev2">
    <w:name w:val="enumlev2"/>
    <w:basedOn w:val="Normal"/>
    <w:rsid w:val="00CC72C8"/>
    <w:pPr>
      <w:widowControl/>
      <w:tabs>
        <w:tab w:val="left" w:pos="794"/>
        <w:tab w:val="left" w:pos="1191"/>
        <w:tab w:val="left" w:pos="1588"/>
        <w:tab w:val="left" w:pos="1985"/>
      </w:tabs>
      <w:overflowPunct w:val="0"/>
      <w:spacing w:before="86" w:after="180"/>
      <w:ind w:left="1588" w:hanging="397"/>
      <w:textAlignment w:val="baseline"/>
    </w:pPr>
    <w:rPr>
      <w:rFonts w:eastAsia="Times New Roman"/>
      <w:sz w:val="20"/>
      <w:szCs w:val="20"/>
      <w:lang w:val="en-US" w:eastAsia="ja-JP"/>
    </w:rPr>
  </w:style>
  <w:style w:type="paragraph" w:customStyle="1" w:styleId="CouvRecTitle">
    <w:name w:val="Couv Rec Title"/>
    <w:basedOn w:val="Normal"/>
    <w:rsid w:val="00CC72C8"/>
    <w:pPr>
      <w:keepNext/>
      <w:keepLines/>
      <w:widowControl/>
      <w:overflowPunct w:val="0"/>
      <w:spacing w:before="240" w:after="180"/>
      <w:ind w:left="1418"/>
      <w:jc w:val="left"/>
      <w:textAlignment w:val="baseline"/>
    </w:pPr>
    <w:rPr>
      <w:rFonts w:ascii="Arial" w:eastAsia="Times New Roman" w:hAnsi="Arial"/>
      <w:b/>
      <w:sz w:val="36"/>
      <w:szCs w:val="20"/>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widowControl/>
      <w:numPr>
        <w:numId w:val="5"/>
      </w:numPr>
      <w:autoSpaceDE/>
      <w:autoSpaceDN/>
      <w:adjustRightInd/>
      <w:spacing w:before="180" w:after="240" w:line="280" w:lineRule="atLeast"/>
      <w:jc w:val="center"/>
    </w:pPr>
    <w:rPr>
      <w:rFonts w:ascii="Arial" w:eastAsia="Times New Roman" w:hAnsi="Arial"/>
      <w:b/>
      <w:sz w:val="20"/>
      <w:szCs w:val="20"/>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CC72C8"/>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widowControl/>
      <w:overflowPunct w:val="0"/>
      <w:spacing w:after="180"/>
      <w:jc w:val="left"/>
      <w:textAlignment w:val="baseline"/>
    </w:pPr>
    <w:rPr>
      <w:rFonts w:eastAsia="Times New Roman"/>
      <w:sz w:val="20"/>
      <w:szCs w:val="20"/>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widowControl/>
      <w:shd w:val="clear" w:color="000000" w:fill="FFFF00"/>
      <w:autoSpaceDE/>
      <w:autoSpaceDN/>
      <w:adjustRightInd/>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widowControl/>
      <w:numPr>
        <w:numId w:val="8"/>
      </w:numPr>
      <w:autoSpaceDE/>
      <w:autoSpaceDN/>
      <w:adjustRightInd/>
      <w:spacing w:beforeLines="20" w:before="62" w:afterLines="10" w:after="31"/>
      <w:ind w:right="284"/>
      <w:outlineLvl w:val="0"/>
    </w:pPr>
    <w:rPr>
      <w:rFonts w:ascii="Arial" w:hAnsi="Arial" w:cs="SimSun"/>
      <w:b/>
      <w:bCs/>
      <w:sz w:val="28"/>
      <w:szCs w:val="20"/>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widowControl/>
      <w:tabs>
        <w:tab w:val="left" w:pos="540"/>
        <w:tab w:val="left" w:pos="1260"/>
        <w:tab w:val="left" w:pos="1800"/>
      </w:tabs>
      <w:autoSpaceDE/>
      <w:autoSpaceDN/>
      <w:adjustRightInd/>
      <w:spacing w:before="240" w:after="160" w:line="240" w:lineRule="exact"/>
      <w:jc w:val="left"/>
    </w:pPr>
    <w:rPr>
      <w:rFonts w:ascii="Verdana" w:eastAsia="Batang"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widowControl/>
      <w:overflowPunct w:val="0"/>
      <w:spacing w:after="180"/>
      <w:ind w:left="720"/>
      <w:contextualSpacing/>
      <w:jc w:val="left"/>
      <w:textAlignment w:val="baseline"/>
    </w:pPr>
    <w:rPr>
      <w:rFonts w:eastAsia="Times New Roman"/>
      <w:sz w:val="20"/>
      <w:szCs w:val="20"/>
    </w:r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widowControl/>
      <w:autoSpaceDE/>
      <w:autoSpaceDN/>
      <w:adjustRightInd/>
      <w:spacing w:before="100" w:beforeAutospacing="1" w:after="100" w:afterAutospacing="1"/>
      <w:jc w:val="left"/>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widowControl/>
      <w:numPr>
        <w:numId w:val="10"/>
      </w:numPr>
      <w:autoSpaceDE/>
      <w:autoSpaceDN/>
      <w:adjustRightInd/>
      <w:spacing w:after="180"/>
      <w:jc w:val="left"/>
    </w:pPr>
    <w:rPr>
      <w:rFonts w:eastAsia="Batang"/>
      <w:sz w:val="20"/>
      <w:szCs w:val="20"/>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pPr>
      <w:widowControl/>
      <w:autoSpaceDE/>
      <w:autoSpaceDN/>
      <w:adjustRightInd/>
      <w:spacing w:after="180"/>
      <w:jc w:val="left"/>
    </w:pPr>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widowControl/>
      <w:autoSpaceDE/>
      <w:autoSpaceDN/>
      <w:adjustRightInd/>
      <w:spacing w:before="100" w:beforeAutospacing="1" w:after="100" w:afterAutospacing="1"/>
      <w:jc w:val="left"/>
    </w:pPr>
    <w:rPr>
      <w:rFonts w:eastAsia="Times New Roman"/>
      <w:sz w:val="24"/>
      <w:szCs w:val="24"/>
      <w:lang w:val="en-US"/>
    </w:rPr>
  </w:style>
  <w:style w:type="paragraph" w:customStyle="1" w:styleId="10">
    <w:name w:val="吹き出し1"/>
    <w:basedOn w:val="Normal"/>
    <w:semiHidden/>
    <w:rsid w:val="00CC72C8"/>
    <w:pPr>
      <w:widowControl/>
      <w:autoSpaceDE/>
      <w:autoSpaceDN/>
      <w:adjustRightInd/>
      <w:spacing w:after="180"/>
      <w:jc w:val="left"/>
    </w:pPr>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pPr>
      <w:widowControl/>
      <w:autoSpaceDE/>
      <w:autoSpaceDN/>
      <w:adjustRightInd/>
      <w:spacing w:after="180"/>
      <w:jc w:val="left"/>
    </w:pPr>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widowControl/>
      <w:autoSpaceDE/>
      <w:autoSpaceDN/>
      <w:adjustRightInd/>
      <w:spacing w:after="0"/>
      <w:ind w:left="851"/>
      <w:jc w:val="left"/>
    </w:pPr>
    <w:rPr>
      <w:rFonts w:eastAsia="MS Mincho"/>
      <w:sz w:val="20"/>
      <w:szCs w:val="20"/>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widowControl/>
      <w:overflowPunct w:val="0"/>
      <w:spacing w:before="120"/>
      <w:jc w:val="left"/>
      <w:textAlignment w:val="baseline"/>
    </w:pPr>
    <w:rPr>
      <w:rFonts w:eastAsia="MS Mincho"/>
      <w:b/>
      <w:sz w:val="20"/>
      <w:szCs w:val="20"/>
      <w:lang w:eastAsia="en-GB"/>
    </w:rPr>
  </w:style>
  <w:style w:type="paragraph" w:customStyle="1" w:styleId="HO">
    <w:name w:val="HO"/>
    <w:basedOn w:val="Normal"/>
    <w:rsid w:val="00CC72C8"/>
    <w:pPr>
      <w:widowControl/>
      <w:overflowPunct w:val="0"/>
      <w:spacing w:after="0"/>
      <w:jc w:val="right"/>
      <w:textAlignment w:val="baseline"/>
    </w:pPr>
    <w:rPr>
      <w:rFonts w:eastAsia="MS Mincho"/>
      <w:b/>
      <w:sz w:val="20"/>
      <w:szCs w:val="20"/>
      <w:lang w:eastAsia="en-GB"/>
    </w:rPr>
  </w:style>
  <w:style w:type="paragraph" w:customStyle="1" w:styleId="WP">
    <w:name w:val="WP"/>
    <w:basedOn w:val="Normal"/>
    <w:rsid w:val="00CC72C8"/>
    <w:pPr>
      <w:widowControl/>
      <w:overflowPunct w:val="0"/>
      <w:spacing w:after="0"/>
      <w:textAlignment w:val="baseline"/>
    </w:pPr>
    <w:rPr>
      <w:rFonts w:eastAsia="MS Mincho"/>
      <w:sz w:val="20"/>
      <w:szCs w:val="20"/>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widowControl/>
      <w:overflowPunct w:val="0"/>
      <w:spacing w:before="120"/>
      <w:jc w:val="left"/>
      <w:textAlignment w:val="baseline"/>
    </w:pPr>
    <w:rPr>
      <w:rFonts w:eastAsia="MS Mincho"/>
      <w:sz w:val="20"/>
      <w:szCs w:val="20"/>
      <w:lang w:val="en-US" w:eastAsia="en-GB"/>
    </w:rPr>
  </w:style>
  <w:style w:type="paragraph" w:customStyle="1" w:styleId="Teststep">
    <w:name w:val="Test step"/>
    <w:basedOn w:val="Normal"/>
    <w:rsid w:val="00CC72C8"/>
    <w:pPr>
      <w:widowControl/>
      <w:tabs>
        <w:tab w:val="left" w:pos="720"/>
      </w:tabs>
      <w:overflowPunct w:val="0"/>
      <w:spacing w:after="0"/>
      <w:ind w:left="720" w:hanging="720"/>
      <w:jc w:val="left"/>
      <w:textAlignment w:val="baseline"/>
    </w:pPr>
    <w:rPr>
      <w:rFonts w:eastAsia="MS Mincho"/>
      <w:sz w:val="20"/>
      <w:szCs w:val="20"/>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widowControl/>
      <w:overflowPunct w:val="0"/>
      <w:spacing w:after="180"/>
      <w:ind w:left="400" w:hanging="400"/>
      <w:jc w:val="center"/>
      <w:textAlignment w:val="baseline"/>
    </w:pPr>
    <w:rPr>
      <w:rFonts w:eastAsia="MS Mincho"/>
      <w:b/>
      <w:sz w:val="20"/>
      <w:szCs w:val="20"/>
      <w:lang w:eastAsia="en-GB"/>
    </w:rPr>
  </w:style>
  <w:style w:type="paragraph" w:customStyle="1" w:styleId="t2">
    <w:name w:val="t2"/>
    <w:basedOn w:val="Normal"/>
    <w:rsid w:val="00CC72C8"/>
    <w:pPr>
      <w:widowControl/>
      <w:overflowPunct w:val="0"/>
      <w:spacing w:after="0"/>
      <w:jc w:val="left"/>
      <w:textAlignment w:val="baseline"/>
    </w:pPr>
    <w:rPr>
      <w:rFonts w:eastAsia="MS Mincho"/>
      <w:sz w:val="20"/>
      <w:szCs w:val="20"/>
      <w:lang w:eastAsia="en-GB"/>
    </w:rPr>
  </w:style>
  <w:style w:type="paragraph" w:customStyle="1" w:styleId="CommentNokia">
    <w:name w:val="Comment Nokia"/>
    <w:basedOn w:val="Normal"/>
    <w:rsid w:val="00CC72C8"/>
    <w:pPr>
      <w:widowControl/>
      <w:tabs>
        <w:tab w:val="left" w:pos="360"/>
      </w:tabs>
      <w:overflowPunct w:val="0"/>
      <w:spacing w:after="180"/>
      <w:ind w:left="360" w:hanging="360"/>
      <w:jc w:val="left"/>
      <w:textAlignment w:val="baseline"/>
    </w:pPr>
    <w:rPr>
      <w:rFonts w:eastAsia="MS Mincho"/>
      <w:szCs w:val="20"/>
      <w:lang w:val="en-US" w:eastAsia="en-GB"/>
    </w:rPr>
  </w:style>
  <w:style w:type="paragraph" w:customStyle="1" w:styleId="Copyright">
    <w:name w:val="Copyright"/>
    <w:basedOn w:val="Normal"/>
    <w:rsid w:val="00CC72C8"/>
    <w:pPr>
      <w:widowControl/>
      <w:overflowPunct w:val="0"/>
      <w:spacing w:after="0"/>
      <w:jc w:val="center"/>
      <w:textAlignment w:val="baseline"/>
    </w:pPr>
    <w:rPr>
      <w:rFonts w:ascii="Arial" w:eastAsia="MS Mincho" w:hAnsi="Arial"/>
      <w:b/>
      <w:sz w:val="16"/>
      <w:szCs w:val="20"/>
      <w:lang w:eastAsia="ja-JP"/>
    </w:rPr>
  </w:style>
  <w:style w:type="paragraph" w:styleId="ListNumber5">
    <w:name w:val="List Number 5"/>
    <w:basedOn w:val="Normal"/>
    <w:rsid w:val="00CC72C8"/>
    <w:pPr>
      <w:widowControl/>
      <w:tabs>
        <w:tab w:val="num" w:pos="851"/>
        <w:tab w:val="num" w:pos="1800"/>
      </w:tabs>
      <w:overflowPunct w:val="0"/>
      <w:spacing w:after="180"/>
      <w:ind w:left="1800" w:hanging="851"/>
      <w:jc w:val="left"/>
      <w:textAlignment w:val="baseline"/>
    </w:pPr>
    <w:rPr>
      <w:rFonts w:eastAsia="MS Mincho"/>
      <w:sz w:val="20"/>
      <w:szCs w:val="20"/>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widowControl/>
      <w:overflowPunct w:val="0"/>
      <w:spacing w:after="220"/>
      <w:jc w:val="left"/>
      <w:textAlignment w:val="baseline"/>
    </w:pPr>
    <w:rPr>
      <w:rFonts w:eastAsia="MS Mincho"/>
      <w:b/>
      <w:sz w:val="20"/>
      <w:szCs w:val="20"/>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widowControl/>
      <w:numPr>
        <w:numId w:val="7"/>
      </w:numPr>
      <w:tabs>
        <w:tab w:val="num" w:pos="926"/>
      </w:tabs>
      <w:overflowPunct w:val="0"/>
      <w:spacing w:after="180"/>
      <w:ind w:left="926"/>
      <w:jc w:val="left"/>
      <w:textAlignment w:val="baseline"/>
    </w:pPr>
    <w:rPr>
      <w:rFonts w:eastAsia="MS Mincho"/>
      <w:sz w:val="20"/>
      <w:szCs w:val="20"/>
      <w:lang w:eastAsia="en-GB"/>
    </w:rPr>
  </w:style>
  <w:style w:type="paragraph" w:styleId="ListNumber4">
    <w:name w:val="List Number 4"/>
    <w:basedOn w:val="Normal"/>
    <w:rsid w:val="00CC72C8"/>
    <w:pPr>
      <w:widowControl/>
      <w:numPr>
        <w:numId w:val="6"/>
      </w:numPr>
      <w:tabs>
        <w:tab w:val="num" w:pos="1209"/>
      </w:tabs>
      <w:overflowPunct w:val="0"/>
      <w:spacing w:after="180"/>
      <w:ind w:left="1209"/>
      <w:jc w:val="left"/>
      <w:textAlignment w:val="baseline"/>
    </w:pPr>
    <w:rPr>
      <w:rFonts w:eastAsia="MS Mincho"/>
      <w:sz w:val="20"/>
      <w:szCs w:val="20"/>
      <w:lang w:eastAsia="en-GB"/>
    </w:rPr>
  </w:style>
  <w:style w:type="paragraph" w:customStyle="1" w:styleId="11BodyText">
    <w:name w:val="11 BodyText"/>
    <w:basedOn w:val="Normal"/>
    <w:rsid w:val="00CC72C8"/>
    <w:pPr>
      <w:widowControl/>
      <w:autoSpaceDE/>
      <w:autoSpaceDN/>
      <w:adjustRightInd/>
      <w:spacing w:after="220"/>
      <w:ind w:left="1298"/>
      <w:jc w:val="left"/>
    </w:pPr>
    <w:rPr>
      <w:rFonts w:ascii="Arial" w:hAnsi="Arial"/>
      <w:sz w:val="20"/>
      <w:szCs w:val="20"/>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widowControl/>
      <w:autoSpaceDE/>
      <w:autoSpaceDN/>
      <w:adjustRightInd/>
      <w:snapToGrid w:val="0"/>
      <w:spacing w:after="180"/>
      <w:jc w:val="left"/>
    </w:pPr>
    <w:rPr>
      <w:sz w:val="20"/>
      <w:szCs w:val="20"/>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widowControl/>
      <w:overflowPunct w:val="0"/>
      <w:spacing w:before="240" w:after="60"/>
      <w:jc w:val="left"/>
      <w:textAlignment w:val="baseline"/>
      <w:outlineLvl w:val="0"/>
    </w:pPr>
    <w:rPr>
      <w:rFonts w:ascii="Courier New" w:eastAsia="Times New Roman" w:hAnsi="Courier New"/>
      <w:sz w:val="20"/>
      <w:szCs w:val="20"/>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pPr>
      <w:widowControl/>
      <w:autoSpaceDE/>
      <w:autoSpaceDN/>
      <w:adjustRightInd/>
      <w:spacing w:after="180"/>
      <w:jc w:val="left"/>
    </w:pPr>
    <w:rPr>
      <w:rFonts w:eastAsia="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1">
    <w:name w:val="Unresolved Mention1"/>
    <w:basedOn w:val="DefaultParagraphFont"/>
    <w:uiPriority w:val="99"/>
    <w:semiHidden/>
    <w:unhideWhenUsed/>
    <w:rsid w:val="00AF53CD"/>
    <w:rPr>
      <w:color w:val="605E5C"/>
      <w:shd w:val="clear" w:color="auto" w:fill="E1DFDD"/>
    </w:rPr>
  </w:style>
  <w:style w:type="table" w:customStyle="1" w:styleId="TableGrid4">
    <w:name w:val="Table Grid4"/>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D17F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92327"/>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388112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1715181">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577728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068396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364740">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623010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129813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457080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18139688">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7423891">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2724506">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2678034">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1942269">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0558155">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763649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0357804">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9870222">
      <w:bodyDiv w:val="1"/>
      <w:marLeft w:val="0"/>
      <w:marRight w:val="0"/>
      <w:marTop w:val="0"/>
      <w:marBottom w:val="0"/>
      <w:divBdr>
        <w:top w:val="none" w:sz="0" w:space="0" w:color="auto"/>
        <w:left w:val="none" w:sz="0" w:space="0" w:color="auto"/>
        <w:bottom w:val="none" w:sz="0" w:space="0" w:color="auto"/>
        <w:right w:val="none" w:sz="0" w:space="0" w:color="auto"/>
      </w:divBdr>
    </w:div>
    <w:div w:id="2015106119">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3473468">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97873-04CF-48A0-B3A7-F32B5D457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A273733C-1CCE-46E3-B967-C8CF00CF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8</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16</cp:revision>
  <cp:lastPrinted>2016-03-25T21:53:00Z</cp:lastPrinted>
  <dcterms:created xsi:type="dcterms:W3CDTF">2020-05-14T19:42:00Z</dcterms:created>
  <dcterms:modified xsi:type="dcterms:W3CDTF">2020-05-15T22:28:00Z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